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0"/>
        <w:gridCol w:w="37"/>
        <w:gridCol w:w="5586"/>
        <w:gridCol w:w="812"/>
        <w:gridCol w:w="663"/>
        <w:gridCol w:w="738"/>
        <w:gridCol w:w="1881"/>
        <w:gridCol w:w="214"/>
        <w:gridCol w:w="591"/>
        <w:gridCol w:w="1921"/>
        <w:gridCol w:w="1655"/>
      </w:tblGrid>
      <w:tr w:rsidR="00B7014C" w:rsidRPr="00C24AD9" w:rsidTr="008109CC">
        <w:trPr>
          <w:trHeight w:val="1971"/>
        </w:trPr>
        <w:tc>
          <w:tcPr>
            <w:tcW w:w="14678" w:type="dxa"/>
            <w:gridSpan w:val="11"/>
            <w:noWrap/>
          </w:tcPr>
          <w:p w:rsidR="00B7014C" w:rsidRPr="00D53677" w:rsidRDefault="00B7014C" w:rsidP="008A1B49">
            <w:pPr>
              <w:spacing w:after="0" w:line="240" w:lineRule="auto"/>
              <w:ind w:left="4820" w:firstLine="517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Pr="00D53677">
              <w:rPr>
                <w:rFonts w:ascii="Times New Roman" w:hAnsi="Times New Roman"/>
                <w:sz w:val="24"/>
                <w:szCs w:val="24"/>
              </w:rPr>
              <w:t>ПРИЛОЖЕНИЕ № 11</w:t>
            </w:r>
          </w:p>
          <w:p w:rsidR="00B7014C" w:rsidRPr="00D53677" w:rsidRDefault="00B7014C" w:rsidP="008A1B49">
            <w:pPr>
              <w:spacing w:after="0" w:line="240" w:lineRule="auto"/>
              <w:ind w:firstLine="5177"/>
              <w:rPr>
                <w:rFonts w:ascii="Times New Roman" w:hAnsi="Times New Roman"/>
                <w:sz w:val="24"/>
                <w:szCs w:val="24"/>
              </w:rPr>
            </w:pPr>
            <w:r w:rsidRPr="00D53677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  <w:r w:rsidRPr="00D53677">
              <w:rPr>
                <w:rFonts w:ascii="Times New Roman" w:hAnsi="Times New Roman"/>
                <w:sz w:val="24"/>
                <w:szCs w:val="24"/>
              </w:rPr>
              <w:t xml:space="preserve">к решению </w:t>
            </w:r>
            <w:r w:rsidRPr="00D53677"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 w:rsidRPr="00D53677">
              <w:rPr>
                <w:rFonts w:ascii="Times New Roman" w:hAnsi="Times New Roman"/>
                <w:sz w:val="24"/>
                <w:szCs w:val="24"/>
              </w:rPr>
              <w:t xml:space="preserve"> сессии </w:t>
            </w:r>
            <w:r w:rsidRPr="00D53677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D53677">
              <w:rPr>
                <w:rFonts w:ascii="Times New Roman" w:hAnsi="Times New Roman"/>
                <w:sz w:val="24"/>
                <w:szCs w:val="24"/>
              </w:rPr>
              <w:t xml:space="preserve"> созыва</w:t>
            </w:r>
          </w:p>
          <w:p w:rsidR="00B7014C" w:rsidRPr="00D53677" w:rsidRDefault="00B7014C" w:rsidP="008A1B49">
            <w:pPr>
              <w:spacing w:after="0" w:line="240" w:lineRule="auto"/>
              <w:ind w:firstLine="5177"/>
              <w:rPr>
                <w:rFonts w:ascii="Times New Roman" w:hAnsi="Times New Roman"/>
                <w:sz w:val="24"/>
                <w:szCs w:val="24"/>
              </w:rPr>
            </w:pPr>
            <w:r w:rsidRPr="00D53677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D5367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Pr="00D53677">
              <w:rPr>
                <w:rFonts w:ascii="Times New Roman" w:hAnsi="Times New Roman"/>
                <w:sz w:val="24"/>
                <w:szCs w:val="24"/>
              </w:rPr>
              <w:t>Совета муниципального образования</w:t>
            </w:r>
          </w:p>
          <w:p w:rsidR="00B7014C" w:rsidRPr="00D53677" w:rsidRDefault="00B7014C" w:rsidP="008A1B49">
            <w:pPr>
              <w:spacing w:after="0" w:line="240" w:lineRule="auto"/>
              <w:ind w:firstLine="5177"/>
              <w:rPr>
                <w:rFonts w:ascii="Times New Roman" w:hAnsi="Times New Roman"/>
                <w:sz w:val="24"/>
                <w:szCs w:val="24"/>
              </w:rPr>
            </w:pPr>
            <w:r w:rsidRPr="00D53677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D5367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Pr="00D53677">
              <w:rPr>
                <w:rFonts w:ascii="Times New Roman" w:hAnsi="Times New Roman"/>
                <w:sz w:val="24"/>
                <w:szCs w:val="24"/>
              </w:rPr>
              <w:t>Выселковский район</w:t>
            </w:r>
          </w:p>
          <w:p w:rsidR="00B7014C" w:rsidRPr="00D53677" w:rsidRDefault="00B7014C" w:rsidP="008A1B49">
            <w:pPr>
              <w:tabs>
                <w:tab w:val="left" w:pos="9653"/>
              </w:tabs>
              <w:spacing w:after="0" w:line="240" w:lineRule="auto"/>
              <w:ind w:firstLine="5177"/>
              <w:rPr>
                <w:rFonts w:ascii="Times New Roman" w:hAnsi="Times New Roman"/>
                <w:sz w:val="24"/>
                <w:szCs w:val="24"/>
              </w:rPr>
            </w:pPr>
            <w:r w:rsidRPr="00D5367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Pr="00D536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3677">
              <w:rPr>
                <w:rFonts w:ascii="Times New Roman" w:hAnsi="Times New Roman"/>
                <w:sz w:val="24"/>
                <w:szCs w:val="24"/>
              </w:rPr>
              <w:t>от 14 декабря 2016 года № 1-108</w:t>
            </w:r>
          </w:p>
          <w:p w:rsidR="00B7014C" w:rsidRPr="00C24AD9" w:rsidRDefault="00B7014C" w:rsidP="00C24AD9"/>
        </w:tc>
      </w:tr>
      <w:tr w:rsidR="00B7014C" w:rsidRPr="008129F9" w:rsidTr="008109CC">
        <w:trPr>
          <w:trHeight w:val="544"/>
        </w:trPr>
        <w:tc>
          <w:tcPr>
            <w:tcW w:w="14678" w:type="dxa"/>
            <w:gridSpan w:val="11"/>
            <w:noWrap/>
          </w:tcPr>
          <w:p w:rsidR="00B7014C" w:rsidRPr="008129F9" w:rsidRDefault="00B7014C" w:rsidP="008A1B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Ведомственная структура расходов районного бюджета   на 2018 и 2019  годы</w:t>
            </w:r>
          </w:p>
        </w:tc>
      </w:tr>
      <w:tr w:rsidR="00B7014C" w:rsidRPr="008129F9" w:rsidTr="00500178">
        <w:trPr>
          <w:trHeight w:val="317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тыс.рублей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14C" w:rsidRPr="008129F9" w:rsidTr="00500178">
        <w:trPr>
          <w:trHeight w:val="378"/>
        </w:trPr>
        <w:tc>
          <w:tcPr>
            <w:tcW w:w="609" w:type="dxa"/>
            <w:gridSpan w:val="2"/>
            <w:vMerge w:val="restart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625" w:type="dxa"/>
            <w:vMerge w:val="restart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05" w:type="dxa"/>
            <w:vMerge w:val="restart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вед</w:t>
            </w:r>
          </w:p>
        </w:tc>
        <w:tc>
          <w:tcPr>
            <w:tcW w:w="658" w:type="dxa"/>
            <w:vMerge w:val="restart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731" w:type="dxa"/>
            <w:vMerge w:val="restart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2148" w:type="dxa"/>
            <w:gridSpan w:val="2"/>
            <w:vMerge w:val="restart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565" w:type="dxa"/>
            <w:vMerge w:val="restart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900" w:type="dxa"/>
            <w:vMerge w:val="restart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637" w:type="dxa"/>
            <w:vMerge w:val="restart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</w:tr>
      <w:tr w:rsidR="00B7014C" w:rsidRPr="008129F9" w:rsidTr="00500178">
        <w:trPr>
          <w:trHeight w:val="438"/>
        </w:trPr>
        <w:tc>
          <w:tcPr>
            <w:tcW w:w="609" w:type="dxa"/>
            <w:gridSpan w:val="2"/>
            <w:vMerge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vMerge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vMerge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dxa"/>
            <w:vMerge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  <w:gridSpan w:val="2"/>
            <w:vMerge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vMerge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14C" w:rsidRPr="008129F9" w:rsidTr="00500178">
        <w:trPr>
          <w:trHeight w:val="378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7014C" w:rsidRPr="008129F9" w:rsidTr="00500178">
        <w:trPr>
          <w:trHeight w:val="529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РАСХОДЫ всего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1112902,5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1116785,3</w:t>
            </w:r>
          </w:p>
        </w:tc>
      </w:tr>
      <w:tr w:rsidR="00B7014C" w:rsidRPr="008129F9" w:rsidTr="00500178">
        <w:trPr>
          <w:trHeight w:val="559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  в том числе: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14C" w:rsidRPr="008129F9" w:rsidTr="00500178">
        <w:trPr>
          <w:trHeight w:val="581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муниципального образования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208118,2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207762,1</w:t>
            </w:r>
          </w:p>
        </w:tc>
      </w:tr>
      <w:tr w:rsidR="00B7014C" w:rsidRPr="008129F9" w:rsidTr="00500178">
        <w:trPr>
          <w:trHeight w:val="499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86599,7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86599,7</w:t>
            </w:r>
          </w:p>
        </w:tc>
      </w:tr>
      <w:tr w:rsidR="00B7014C" w:rsidRPr="008129F9" w:rsidTr="00500178">
        <w:trPr>
          <w:trHeight w:val="555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</w:tr>
      <w:tr w:rsidR="00B7014C" w:rsidRPr="008129F9" w:rsidTr="00500178">
        <w:trPr>
          <w:trHeight w:val="615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50 0 00 00000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</w:tr>
      <w:tr w:rsidR="00B7014C" w:rsidRPr="008129F9" w:rsidTr="00500178">
        <w:trPr>
          <w:trHeight w:val="359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50 1 00 00000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</w:tr>
      <w:tr w:rsidR="00B7014C" w:rsidRPr="008129F9" w:rsidTr="00500178">
        <w:trPr>
          <w:trHeight w:val="9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</w:tr>
      <w:tr w:rsidR="00B7014C" w:rsidRPr="008129F9" w:rsidTr="00500178">
        <w:trPr>
          <w:trHeight w:val="1252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</w:tr>
      <w:tr w:rsidR="00B7014C" w:rsidRPr="008129F9" w:rsidTr="00500178">
        <w:trPr>
          <w:trHeight w:val="75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50970,3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50970,3</w:t>
            </w:r>
          </w:p>
        </w:tc>
      </w:tr>
      <w:tr w:rsidR="00B7014C" w:rsidRPr="008129F9" w:rsidTr="00500178">
        <w:trPr>
          <w:trHeight w:val="188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</w:tr>
      <w:tr w:rsidR="00B7014C" w:rsidRPr="008129F9" w:rsidTr="00500178">
        <w:trPr>
          <w:trHeight w:val="168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</w:tr>
      <w:tr w:rsidR="00B7014C" w:rsidRPr="008129F9" w:rsidTr="00500178">
        <w:trPr>
          <w:trHeight w:val="9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</w:tr>
      <w:tr w:rsidR="00B7014C" w:rsidRPr="008129F9" w:rsidTr="00500178">
        <w:trPr>
          <w:trHeight w:val="3049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29F9">
              <w:rPr>
                <w:rFonts w:ascii="Times New Roman" w:hAnsi="Times New Roman"/>
                <w:sz w:val="24"/>
                <w:szCs w:val="24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8129F9">
              <w:rPr>
                <w:rFonts w:ascii="Times New Roman" w:hAnsi="Times New Roman"/>
                <w:sz w:val="24"/>
                <w:szCs w:val="24"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</w:tr>
      <w:tr w:rsidR="00B7014C" w:rsidRPr="008129F9" w:rsidTr="00500178">
        <w:trPr>
          <w:trHeight w:val="53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</w:tr>
      <w:tr w:rsidR="00B7014C" w:rsidRPr="008129F9" w:rsidTr="00500178">
        <w:trPr>
          <w:trHeight w:val="713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506,2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506,2</w:t>
            </w:r>
          </w:p>
        </w:tc>
      </w:tr>
      <w:tr w:rsidR="00B7014C" w:rsidRPr="008129F9" w:rsidTr="00500178">
        <w:trPr>
          <w:trHeight w:val="9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08 7 00 00000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506,2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506,2</w:t>
            </w:r>
          </w:p>
        </w:tc>
      </w:tr>
      <w:tr w:rsidR="00B7014C" w:rsidRPr="008129F9" w:rsidTr="00500178">
        <w:trPr>
          <w:trHeight w:val="9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08 7 01 00000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506,2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506,2</w:t>
            </w:r>
          </w:p>
        </w:tc>
      </w:tr>
      <w:tr w:rsidR="00B7014C" w:rsidRPr="008129F9" w:rsidTr="00500178">
        <w:trPr>
          <w:trHeight w:val="373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 по ведению учета граждан отдельных категорий в качестве нуждающихся в жилых помещениях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506,2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506,2</w:t>
            </w:r>
          </w:p>
        </w:tc>
      </w:tr>
      <w:tr w:rsidR="00B7014C" w:rsidRPr="008129F9" w:rsidTr="00500178">
        <w:trPr>
          <w:trHeight w:val="1138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485,0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485,0</w:t>
            </w:r>
          </w:p>
        </w:tc>
      </w:tr>
      <w:tr w:rsidR="00B7014C" w:rsidRPr="008129F9" w:rsidTr="00500178">
        <w:trPr>
          <w:trHeight w:val="279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</w:tr>
      <w:tr w:rsidR="00B7014C" w:rsidRPr="008129F9" w:rsidTr="00500178">
        <w:trPr>
          <w:trHeight w:val="439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11 0 00 0 0000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3212,4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3212,4</w:t>
            </w:r>
          </w:p>
        </w:tc>
      </w:tr>
      <w:tr w:rsidR="00B7014C" w:rsidRPr="008129F9" w:rsidTr="00500178">
        <w:trPr>
          <w:trHeight w:val="139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3212,4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3212,4</w:t>
            </w:r>
          </w:p>
        </w:tc>
      </w:tr>
      <w:tr w:rsidR="00B7014C" w:rsidRPr="008129F9" w:rsidTr="00500178">
        <w:trPr>
          <w:trHeight w:val="22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11 1 04 00000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3212,4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3212,4</w:t>
            </w:r>
          </w:p>
        </w:tc>
      </w:tr>
      <w:tr w:rsidR="00B7014C" w:rsidRPr="008129F9" w:rsidTr="00500178">
        <w:trPr>
          <w:trHeight w:val="20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48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11 1 04  60880</w:t>
            </w:r>
          </w:p>
        </w:tc>
        <w:tc>
          <w:tcPr>
            <w:tcW w:w="56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2706,0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2706,0</w:t>
            </w:r>
          </w:p>
        </w:tc>
      </w:tr>
      <w:tr w:rsidR="00B7014C" w:rsidRPr="008129F9" w:rsidTr="00500178">
        <w:trPr>
          <w:trHeight w:val="1073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11 1 04  60880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2550,0</w:t>
            </w:r>
          </w:p>
        </w:tc>
      </w:tr>
      <w:tr w:rsidR="00B7014C" w:rsidRPr="008129F9" w:rsidTr="00500178">
        <w:trPr>
          <w:trHeight w:val="215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11 1 04  60880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B7014C" w:rsidRPr="008129F9" w:rsidTr="00500178">
        <w:trPr>
          <w:trHeight w:val="553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506,4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506,4</w:t>
            </w:r>
          </w:p>
        </w:tc>
      </w:tr>
      <w:tr w:rsidR="00B7014C" w:rsidRPr="008129F9" w:rsidTr="00500178">
        <w:trPr>
          <w:trHeight w:val="1138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485,0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485,0</w:t>
            </w:r>
          </w:p>
        </w:tc>
      </w:tr>
      <w:tr w:rsidR="00B7014C" w:rsidRPr="008129F9" w:rsidTr="00500178">
        <w:trPr>
          <w:trHeight w:val="9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</w:tr>
      <w:tr w:rsidR="00B7014C" w:rsidRPr="008129F9" w:rsidTr="00500178">
        <w:trPr>
          <w:trHeight w:val="1006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1010,6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1010,6</w:t>
            </w:r>
          </w:p>
        </w:tc>
      </w:tr>
      <w:tr w:rsidR="00B7014C" w:rsidRPr="008129F9" w:rsidTr="00500178">
        <w:trPr>
          <w:trHeight w:val="133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1010,6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1010,6</w:t>
            </w:r>
          </w:p>
        </w:tc>
      </w:tr>
      <w:tr w:rsidR="00B7014C" w:rsidRPr="008129F9" w:rsidTr="00500178">
        <w:trPr>
          <w:trHeight w:val="9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1010,6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1010,6</w:t>
            </w:r>
          </w:p>
        </w:tc>
      </w:tr>
      <w:tr w:rsidR="00B7014C" w:rsidRPr="008129F9" w:rsidTr="00500178">
        <w:trPr>
          <w:trHeight w:val="453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1010,6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1010,6</w:t>
            </w:r>
          </w:p>
        </w:tc>
      </w:tr>
      <w:tr w:rsidR="00B7014C" w:rsidRPr="008129F9" w:rsidTr="00500178">
        <w:trPr>
          <w:trHeight w:val="35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B7014C" w:rsidRPr="008129F9" w:rsidTr="00500178">
        <w:trPr>
          <w:trHeight w:val="53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90,6</w:t>
            </w:r>
          </w:p>
        </w:tc>
      </w:tr>
      <w:tr w:rsidR="00B7014C" w:rsidRPr="008129F9" w:rsidTr="00500178">
        <w:trPr>
          <w:trHeight w:val="51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3268,0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3268,0</w:t>
            </w:r>
          </w:p>
        </w:tc>
      </w:tr>
      <w:tr w:rsidR="00B7014C" w:rsidRPr="008129F9" w:rsidTr="00500178">
        <w:trPr>
          <w:trHeight w:val="37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3268,0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3268,0</w:t>
            </w:r>
          </w:p>
        </w:tc>
      </w:tr>
      <w:tr w:rsidR="00B7014C" w:rsidRPr="008129F9" w:rsidTr="00500178">
        <w:trPr>
          <w:trHeight w:val="17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3268,0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3268,0</w:t>
            </w:r>
          </w:p>
        </w:tc>
      </w:tr>
      <w:tr w:rsidR="00B7014C" w:rsidRPr="008129F9" w:rsidTr="00500178">
        <w:trPr>
          <w:trHeight w:val="15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3268,0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3268,0</w:t>
            </w:r>
          </w:p>
        </w:tc>
      </w:tr>
      <w:tr w:rsidR="00B7014C" w:rsidRPr="008129F9" w:rsidTr="00500178">
        <w:trPr>
          <w:trHeight w:val="31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3140,0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3140,0</w:t>
            </w:r>
          </w:p>
        </w:tc>
      </w:tr>
      <w:tr w:rsidR="00B7014C" w:rsidRPr="008129F9" w:rsidTr="00500178">
        <w:trPr>
          <w:trHeight w:val="9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126,5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126,5</w:t>
            </w:r>
          </w:p>
        </w:tc>
      </w:tr>
      <w:tr w:rsidR="00B7014C" w:rsidRPr="008129F9" w:rsidTr="00500178">
        <w:trPr>
          <w:trHeight w:val="453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B7014C" w:rsidRPr="008129F9" w:rsidTr="00500178">
        <w:trPr>
          <w:trHeight w:val="573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42311,1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42311,1</w:t>
            </w:r>
          </w:p>
        </w:tc>
      </w:tr>
      <w:tr w:rsidR="00B7014C" w:rsidRPr="008129F9" w:rsidTr="00500178">
        <w:trPr>
          <w:trHeight w:val="539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42311,1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42311,1</w:t>
            </w:r>
          </w:p>
        </w:tc>
      </w:tr>
      <w:tr w:rsidR="00B7014C" w:rsidRPr="008129F9" w:rsidTr="00500178">
        <w:trPr>
          <w:trHeight w:val="34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40780,5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40780,5</w:t>
            </w:r>
          </w:p>
        </w:tc>
      </w:tr>
      <w:tr w:rsidR="00B7014C" w:rsidRPr="008129F9" w:rsidTr="00500178">
        <w:trPr>
          <w:trHeight w:val="35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39464,0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39464,0</w:t>
            </w:r>
          </w:p>
        </w:tc>
      </w:tr>
      <w:tr w:rsidR="00B7014C" w:rsidRPr="008129F9" w:rsidTr="00500178">
        <w:trPr>
          <w:trHeight w:val="35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1116,5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1116,5</w:t>
            </w:r>
          </w:p>
        </w:tc>
      </w:tr>
      <w:tr w:rsidR="00B7014C" w:rsidRPr="008129F9" w:rsidTr="00500178">
        <w:trPr>
          <w:trHeight w:val="15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7014C" w:rsidRPr="008129F9" w:rsidTr="00500178">
        <w:trPr>
          <w:trHeight w:val="562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а результате чрезвычайных ситуаций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</w:tr>
      <w:tr w:rsidR="00B7014C" w:rsidRPr="008129F9" w:rsidTr="00500178">
        <w:trPr>
          <w:trHeight w:val="1168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B7014C" w:rsidRPr="008129F9" w:rsidTr="00500178">
        <w:trPr>
          <w:trHeight w:val="49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B7014C" w:rsidRPr="008129F9" w:rsidTr="00500178">
        <w:trPr>
          <w:trHeight w:val="815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1404,6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1404,6</w:t>
            </w:r>
          </w:p>
        </w:tc>
      </w:tr>
      <w:tr w:rsidR="00B7014C" w:rsidRPr="008129F9" w:rsidTr="00500178">
        <w:trPr>
          <w:trHeight w:val="982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1263,7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1263,7</w:t>
            </w:r>
          </w:p>
        </w:tc>
      </w:tr>
      <w:tr w:rsidR="00B7014C" w:rsidRPr="008129F9" w:rsidTr="00500178">
        <w:trPr>
          <w:trHeight w:val="30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140,9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140,9</w:t>
            </w:r>
          </w:p>
        </w:tc>
      </w:tr>
      <w:tr w:rsidR="00B7014C" w:rsidRPr="008129F9" w:rsidTr="00500178">
        <w:trPr>
          <w:trHeight w:val="438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B7014C" w:rsidRPr="008129F9" w:rsidTr="00500178">
        <w:trPr>
          <w:trHeight w:val="35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B7014C" w:rsidRPr="008129F9" w:rsidTr="00500178">
        <w:trPr>
          <w:trHeight w:val="35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51 2 00 00000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B7014C" w:rsidRPr="008129F9" w:rsidTr="00500178">
        <w:trPr>
          <w:trHeight w:val="35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B7014C" w:rsidRPr="008129F9" w:rsidTr="00500178">
        <w:trPr>
          <w:trHeight w:val="51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B7014C" w:rsidRPr="008129F9" w:rsidTr="00500178">
        <w:trPr>
          <w:trHeight w:val="176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31823,0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31823,0</w:t>
            </w:r>
          </w:p>
        </w:tc>
      </w:tr>
      <w:tr w:rsidR="00B7014C" w:rsidRPr="008129F9" w:rsidTr="00500178">
        <w:trPr>
          <w:trHeight w:val="588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61,0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61,0</w:t>
            </w:r>
          </w:p>
        </w:tc>
      </w:tr>
      <w:tr w:rsidR="00B7014C" w:rsidRPr="008129F9" w:rsidTr="00500178">
        <w:trPr>
          <w:trHeight w:val="705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07 2 00 00000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7014C" w:rsidRPr="008129F9" w:rsidTr="00500178">
        <w:trPr>
          <w:trHeight w:val="32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07 2 01 00000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7014C" w:rsidRPr="008129F9" w:rsidTr="00500178">
        <w:trPr>
          <w:trHeight w:val="9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7014C" w:rsidRPr="008129F9" w:rsidTr="00500178">
        <w:trPr>
          <w:trHeight w:val="185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7014C" w:rsidRPr="008129F9" w:rsidTr="00500178">
        <w:trPr>
          <w:trHeight w:val="165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07 3 00 00000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B7014C" w:rsidRPr="008129F9" w:rsidTr="00500178">
        <w:trPr>
          <w:trHeight w:val="765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B7014C" w:rsidRPr="008129F9" w:rsidTr="00500178">
        <w:trPr>
          <w:trHeight w:val="285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B7014C" w:rsidRPr="008129F9" w:rsidTr="00500178">
        <w:trPr>
          <w:trHeight w:val="366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B7014C" w:rsidRPr="008129F9" w:rsidTr="00500178">
        <w:trPr>
          <w:trHeight w:val="332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Развитие и поддержка Выселковского районного казачьего общества 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07 4 00 00000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</w:tr>
      <w:tr w:rsidR="00B7014C" w:rsidRPr="008129F9" w:rsidTr="00500178">
        <w:trPr>
          <w:trHeight w:val="491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государственной политики в отношении казачества в Выселковском районе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07 4 01 00000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</w:tr>
      <w:tr w:rsidR="00B7014C" w:rsidRPr="008129F9" w:rsidTr="00500178">
        <w:trPr>
          <w:trHeight w:val="35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</w:tr>
      <w:tr w:rsidR="00B7014C" w:rsidRPr="008129F9" w:rsidTr="00500178">
        <w:trPr>
          <w:trHeight w:val="53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</w:tr>
      <w:tr w:rsidR="00B7014C" w:rsidRPr="008129F9" w:rsidTr="00500178">
        <w:trPr>
          <w:trHeight w:val="693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B7014C" w:rsidRPr="008129F9" w:rsidTr="00500178">
        <w:trPr>
          <w:trHeight w:val="9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09 2 00 00000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B7014C" w:rsidRPr="008129F9" w:rsidTr="00500178">
        <w:trPr>
          <w:trHeight w:val="37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09 2 01 00000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B7014C" w:rsidRPr="008129F9" w:rsidTr="00500178">
        <w:trPr>
          <w:trHeight w:val="239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B7014C" w:rsidRPr="008129F9" w:rsidTr="00500178">
        <w:trPr>
          <w:trHeight w:val="30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B7014C" w:rsidRPr="008129F9" w:rsidTr="00500178">
        <w:trPr>
          <w:trHeight w:val="10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</w:tr>
      <w:tr w:rsidR="00B7014C" w:rsidRPr="008129F9" w:rsidTr="00500178">
        <w:trPr>
          <w:trHeight w:val="24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</w:tr>
      <w:tr w:rsidR="00B7014C" w:rsidRPr="008129F9" w:rsidTr="00500178">
        <w:trPr>
          <w:trHeight w:val="22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</w:tr>
      <w:tr w:rsidR="00B7014C" w:rsidRPr="008129F9" w:rsidTr="00500178">
        <w:trPr>
          <w:trHeight w:val="279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</w:tr>
      <w:tr w:rsidR="00B7014C" w:rsidRPr="008129F9" w:rsidTr="00500178">
        <w:trPr>
          <w:trHeight w:val="259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</w:tr>
      <w:tr w:rsidR="00B7014C" w:rsidRPr="008129F9" w:rsidTr="00500178">
        <w:trPr>
          <w:trHeight w:val="17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11010,0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11010,0</w:t>
            </w:r>
          </w:p>
        </w:tc>
      </w:tr>
      <w:tr w:rsidR="00B7014C" w:rsidRPr="008129F9" w:rsidTr="00500178">
        <w:trPr>
          <w:trHeight w:val="35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11010,0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11010,0</w:t>
            </w:r>
          </w:p>
        </w:tc>
      </w:tr>
      <w:tr w:rsidR="00B7014C" w:rsidRPr="008129F9" w:rsidTr="00500178">
        <w:trPr>
          <w:trHeight w:val="893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B7014C" w:rsidRPr="008129F9" w:rsidTr="00500178">
        <w:trPr>
          <w:trHeight w:val="49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B7014C" w:rsidRPr="008129F9" w:rsidTr="00500178">
        <w:trPr>
          <w:trHeight w:val="37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B7014C" w:rsidRPr="008129F9" w:rsidTr="00500178">
        <w:trPr>
          <w:trHeight w:val="339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12 1 02 00000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10050,0</w:t>
            </w:r>
          </w:p>
        </w:tc>
      </w:tr>
      <w:tr w:rsidR="00B7014C" w:rsidRPr="008129F9" w:rsidTr="00500178">
        <w:trPr>
          <w:trHeight w:val="399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10000,0</w:t>
            </w:r>
          </w:p>
        </w:tc>
      </w:tr>
      <w:tr w:rsidR="00B7014C" w:rsidRPr="008129F9" w:rsidTr="00500178">
        <w:trPr>
          <w:trHeight w:val="1277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7290,0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7290,0</w:t>
            </w:r>
          </w:p>
        </w:tc>
      </w:tr>
      <w:tr w:rsidR="00B7014C" w:rsidRPr="008129F9" w:rsidTr="00500178">
        <w:trPr>
          <w:trHeight w:val="9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B7014C" w:rsidRPr="008129F9" w:rsidTr="00500178">
        <w:trPr>
          <w:trHeight w:val="559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</w:tr>
      <w:tr w:rsidR="00B7014C" w:rsidRPr="008129F9" w:rsidTr="00500178">
        <w:trPr>
          <w:trHeight w:val="1612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B7014C" w:rsidRPr="008129F9" w:rsidTr="00500178">
        <w:trPr>
          <w:trHeight w:val="53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B7014C" w:rsidRPr="008129F9" w:rsidTr="00500178">
        <w:trPr>
          <w:trHeight w:val="17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12 1 03 00000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B7014C" w:rsidRPr="008129F9" w:rsidTr="00500178">
        <w:trPr>
          <w:trHeight w:val="53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B7014C" w:rsidRPr="008129F9" w:rsidTr="00500178">
        <w:trPr>
          <w:trHeight w:val="23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B7014C" w:rsidRPr="008129F9" w:rsidTr="00500178">
        <w:trPr>
          <w:trHeight w:val="215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19209,0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19209,0</w:t>
            </w:r>
          </w:p>
        </w:tc>
      </w:tr>
      <w:tr w:rsidR="00B7014C" w:rsidRPr="008129F9" w:rsidTr="00500178">
        <w:trPr>
          <w:trHeight w:val="19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51 3 00 00000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B7014C" w:rsidRPr="008129F9" w:rsidTr="00500178">
        <w:trPr>
          <w:trHeight w:val="273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B7014C" w:rsidRPr="008129F9" w:rsidTr="00500178">
        <w:trPr>
          <w:trHeight w:val="219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B7014C" w:rsidRPr="008129F9" w:rsidTr="00500178">
        <w:trPr>
          <w:trHeight w:val="9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51 4 00 00000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205,0</w:t>
            </w:r>
          </w:p>
        </w:tc>
      </w:tr>
      <w:tr w:rsidR="00B7014C" w:rsidRPr="008129F9" w:rsidTr="00500178">
        <w:trPr>
          <w:trHeight w:val="9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205,0</w:t>
            </w:r>
          </w:p>
        </w:tc>
      </w:tr>
      <w:tr w:rsidR="00B7014C" w:rsidRPr="008129F9" w:rsidTr="00500178">
        <w:trPr>
          <w:trHeight w:val="605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7014C" w:rsidRPr="008129F9" w:rsidTr="00500178">
        <w:trPr>
          <w:trHeight w:val="18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7014C" w:rsidRPr="008129F9" w:rsidTr="00500178">
        <w:trPr>
          <w:trHeight w:val="236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51 5 00 00000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17004,0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17004,0</w:t>
            </w:r>
          </w:p>
        </w:tc>
      </w:tr>
      <w:tr w:rsidR="00B7014C" w:rsidRPr="008129F9" w:rsidTr="00500178">
        <w:trPr>
          <w:trHeight w:val="9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17004,0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17004,0</w:t>
            </w:r>
          </w:p>
        </w:tc>
      </w:tr>
      <w:tr w:rsidR="00B7014C" w:rsidRPr="008129F9" w:rsidTr="00500178">
        <w:trPr>
          <w:trHeight w:val="655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9074,0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9074,0</w:t>
            </w:r>
          </w:p>
        </w:tc>
      </w:tr>
      <w:tr w:rsidR="00B7014C" w:rsidRPr="008129F9" w:rsidTr="00500178">
        <w:trPr>
          <w:trHeight w:val="90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7430,0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7430,0</w:t>
            </w:r>
          </w:p>
        </w:tc>
      </w:tr>
      <w:tr w:rsidR="00B7014C" w:rsidRPr="008129F9" w:rsidTr="00500178">
        <w:trPr>
          <w:trHeight w:val="544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B7014C" w:rsidRPr="008129F9" w:rsidTr="00500178">
        <w:trPr>
          <w:trHeight w:val="589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51 6 00 00000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1750,0</w:t>
            </w:r>
          </w:p>
        </w:tc>
      </w:tr>
      <w:tr w:rsidR="00B7014C" w:rsidRPr="008129F9" w:rsidTr="00500178">
        <w:trPr>
          <w:trHeight w:val="473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1750,0</w:t>
            </w:r>
          </w:p>
        </w:tc>
      </w:tr>
      <w:tr w:rsidR="00B7014C" w:rsidRPr="008129F9" w:rsidTr="00500178">
        <w:trPr>
          <w:trHeight w:val="992"/>
        </w:trPr>
        <w:tc>
          <w:tcPr>
            <w:tcW w:w="609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1460,0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1460,0</w:t>
            </w:r>
          </w:p>
        </w:tc>
      </w:tr>
      <w:tr w:rsidR="00B7014C" w:rsidRPr="008129F9" w:rsidTr="00500178">
        <w:trPr>
          <w:trHeight w:val="491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275,0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275,0</w:t>
            </w:r>
          </w:p>
        </w:tc>
      </w:tr>
      <w:tr w:rsidR="00B7014C" w:rsidRPr="008129F9" w:rsidTr="00500178">
        <w:trPr>
          <w:trHeight w:val="291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B7014C" w:rsidRPr="008129F9" w:rsidTr="00500178">
        <w:trPr>
          <w:trHeight w:val="16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B7014C" w:rsidRPr="008129F9" w:rsidTr="00500178">
        <w:trPr>
          <w:trHeight w:val="42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B7014C" w:rsidRPr="008129F9" w:rsidTr="00500178">
        <w:trPr>
          <w:trHeight w:val="52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99 0 00 00000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B7014C" w:rsidRPr="008129F9" w:rsidTr="00500178">
        <w:trPr>
          <w:trHeight w:val="31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B7014C" w:rsidRPr="008129F9" w:rsidTr="00500178">
        <w:trPr>
          <w:trHeight w:val="29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B7014C" w:rsidRPr="008129F9" w:rsidTr="00500178">
        <w:trPr>
          <w:trHeight w:val="45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B7014C" w:rsidRPr="008129F9" w:rsidTr="00500178">
        <w:trPr>
          <w:trHeight w:val="43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6759,0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6759,0</w:t>
            </w:r>
          </w:p>
        </w:tc>
      </w:tr>
      <w:tr w:rsidR="00B7014C" w:rsidRPr="008129F9" w:rsidTr="00500178">
        <w:trPr>
          <w:trHeight w:val="41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и стихийных бедствий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6759,0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6759,0</w:t>
            </w:r>
          </w:p>
        </w:tc>
      </w:tr>
      <w:tr w:rsidR="00B7014C" w:rsidRPr="008129F9" w:rsidTr="00500178">
        <w:trPr>
          <w:trHeight w:val="75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6759,0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6759,0</w:t>
            </w:r>
          </w:p>
        </w:tc>
      </w:tr>
      <w:tr w:rsidR="00B7014C" w:rsidRPr="008129F9" w:rsidTr="00500178">
        <w:trPr>
          <w:trHeight w:val="107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6759,0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6759,0</w:t>
            </w:r>
          </w:p>
        </w:tc>
      </w:tr>
      <w:tr w:rsidR="00B7014C" w:rsidRPr="008129F9" w:rsidTr="00500178">
        <w:trPr>
          <w:trHeight w:val="31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</w:tr>
      <w:tr w:rsidR="00B7014C" w:rsidRPr="008129F9" w:rsidTr="00500178">
        <w:trPr>
          <w:trHeight w:val="47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</w:tr>
      <w:tr w:rsidR="00B7014C" w:rsidRPr="008129F9" w:rsidTr="00500178">
        <w:trPr>
          <w:trHeight w:val="1171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5615,0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5615,0</w:t>
            </w:r>
          </w:p>
        </w:tc>
      </w:tr>
      <w:tr w:rsidR="00B7014C" w:rsidRPr="008129F9" w:rsidTr="00500178">
        <w:trPr>
          <w:trHeight w:val="32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480,0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480,0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7014C" w:rsidRPr="008129F9" w:rsidTr="00500178">
        <w:trPr>
          <w:trHeight w:val="17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07 1 02 00000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</w:tr>
      <w:tr w:rsidR="00B7014C" w:rsidRPr="008129F9" w:rsidTr="00500178">
        <w:trPr>
          <w:trHeight w:val="51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</w:tr>
      <w:tr w:rsidR="00B7014C" w:rsidRPr="008129F9" w:rsidTr="00500178">
        <w:trPr>
          <w:trHeight w:val="48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Мероприятия по развитию аппаратно-програмного комплекса "Безопасный город"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07 1 03 00000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B7014C" w:rsidRPr="008129F9" w:rsidTr="00500178">
        <w:trPr>
          <w:trHeight w:val="28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B7014C" w:rsidRPr="008129F9" w:rsidTr="00500178">
        <w:trPr>
          <w:trHeight w:val="54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B7014C" w:rsidRPr="008129F9" w:rsidTr="00500178">
        <w:trPr>
          <w:trHeight w:val="152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11721,1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11735,0</w:t>
            </w:r>
          </w:p>
        </w:tc>
      </w:tr>
      <w:tr w:rsidR="00B7014C" w:rsidRPr="008129F9" w:rsidTr="00500178">
        <w:trPr>
          <w:trHeight w:val="55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9619,5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9619,5</w:t>
            </w:r>
          </w:p>
        </w:tc>
      </w:tr>
      <w:tr w:rsidR="00B7014C" w:rsidRPr="008129F9" w:rsidTr="00500178">
        <w:trPr>
          <w:trHeight w:val="3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9619,5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9619,5</w:t>
            </w:r>
          </w:p>
        </w:tc>
      </w:tr>
      <w:tr w:rsidR="00B7014C" w:rsidRPr="008129F9" w:rsidTr="00500178">
        <w:trPr>
          <w:trHeight w:val="3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9619,5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9619,5</w:t>
            </w:r>
          </w:p>
        </w:tc>
      </w:tr>
      <w:tr w:rsidR="00B7014C" w:rsidRPr="008129F9" w:rsidTr="00500178">
        <w:trPr>
          <w:trHeight w:val="1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8867,3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8867,3</w:t>
            </w:r>
          </w:p>
        </w:tc>
      </w:tr>
      <w:tr w:rsidR="00B7014C" w:rsidRPr="008129F9" w:rsidTr="00500178">
        <w:trPr>
          <w:trHeight w:val="1931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8867,3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8867,3</w:t>
            </w:r>
          </w:p>
        </w:tc>
      </w:tr>
      <w:tr w:rsidR="00B7014C" w:rsidRPr="008129F9" w:rsidTr="00500178">
        <w:trPr>
          <w:trHeight w:val="54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8867,3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8867,3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13 1 02 00000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29,2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29,2</w:t>
            </w:r>
          </w:p>
        </w:tc>
      </w:tr>
      <w:tr w:rsidR="00B7014C" w:rsidRPr="008129F9" w:rsidTr="00500178">
        <w:trPr>
          <w:trHeight w:val="108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13 1 02  61650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29,2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29,2</w:t>
            </w:r>
          </w:p>
        </w:tc>
      </w:tr>
      <w:tr w:rsidR="00B7014C" w:rsidRPr="008129F9" w:rsidTr="00500178">
        <w:trPr>
          <w:trHeight w:val="222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13 1 02  61650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29,2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29,2</w:t>
            </w:r>
          </w:p>
        </w:tc>
      </w:tr>
      <w:tr w:rsidR="00B7014C" w:rsidRPr="008129F9" w:rsidTr="00500178">
        <w:trPr>
          <w:trHeight w:val="202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Поддержка кредитования малых форм хозяйствования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13 1 03 00000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723,0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723,0</w:t>
            </w:r>
          </w:p>
        </w:tc>
      </w:tr>
      <w:tr w:rsidR="00B7014C" w:rsidRPr="008129F9" w:rsidTr="00500178">
        <w:trPr>
          <w:trHeight w:val="123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13 1 03 50550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484,4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484,4</w:t>
            </w:r>
          </w:p>
        </w:tc>
      </w:tr>
      <w:tr w:rsidR="00B7014C" w:rsidRPr="008129F9" w:rsidTr="00500178">
        <w:trPr>
          <w:trHeight w:val="57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13 1 03 50550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484,4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484,4</w:t>
            </w:r>
          </w:p>
        </w:tc>
      </w:tr>
      <w:tr w:rsidR="00B7014C" w:rsidRPr="008129F9" w:rsidTr="00500178">
        <w:trPr>
          <w:trHeight w:val="138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возмещения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 1 03 R0550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238,6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238,6</w:t>
            </w:r>
          </w:p>
        </w:tc>
      </w:tr>
      <w:tr w:rsidR="00B7014C" w:rsidRPr="008129F9" w:rsidTr="00500178">
        <w:trPr>
          <w:trHeight w:val="48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 1 03 R0550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238,6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238,6</w:t>
            </w:r>
          </w:p>
        </w:tc>
      </w:tr>
      <w:tr w:rsidR="00B7014C" w:rsidRPr="008129F9" w:rsidTr="00500178">
        <w:trPr>
          <w:trHeight w:val="30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401,6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415,5</w:t>
            </w:r>
          </w:p>
        </w:tc>
      </w:tr>
      <w:tr w:rsidR="00B7014C" w:rsidRPr="008129F9" w:rsidTr="00500178">
        <w:trPr>
          <w:trHeight w:val="124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401,6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415,5</w:t>
            </w:r>
          </w:p>
        </w:tc>
      </w:tr>
      <w:tr w:rsidR="00B7014C" w:rsidRPr="008129F9" w:rsidTr="00500178">
        <w:trPr>
          <w:trHeight w:val="56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08 3 00 00000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401,6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415,5</w:t>
            </w:r>
          </w:p>
        </w:tc>
      </w:tr>
      <w:tr w:rsidR="00B7014C" w:rsidRPr="008129F9" w:rsidTr="00500178">
        <w:trPr>
          <w:trHeight w:val="26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08 3 01 00000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401,6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415,5</w:t>
            </w:r>
          </w:p>
        </w:tc>
      </w:tr>
      <w:tr w:rsidR="00B7014C" w:rsidRPr="008129F9" w:rsidTr="00500178">
        <w:trPr>
          <w:trHeight w:val="2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401,6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415,5</w:t>
            </w:r>
          </w:p>
        </w:tc>
      </w:tr>
      <w:tr w:rsidR="00B7014C" w:rsidRPr="008129F9" w:rsidTr="00500178">
        <w:trPr>
          <w:trHeight w:val="49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401,6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415,5</w:t>
            </w:r>
          </w:p>
        </w:tc>
      </w:tr>
      <w:tr w:rsidR="00B7014C" w:rsidRPr="008129F9" w:rsidTr="00500178">
        <w:trPr>
          <w:trHeight w:val="11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1700,0</w:t>
            </w:r>
          </w:p>
        </w:tc>
      </w:tr>
      <w:tr w:rsidR="00B7014C" w:rsidRPr="008129F9" w:rsidTr="00500178">
        <w:trPr>
          <w:trHeight w:val="37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7014C" w:rsidRPr="008129F9" w:rsidTr="00500178">
        <w:trPr>
          <w:trHeight w:val="17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поддержка малого и среднего предпринимательства в муниципальном образовании Выселковский район на 2015-2018 годы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7014C" w:rsidRPr="008129F9" w:rsidTr="00500178">
        <w:trPr>
          <w:trHeight w:val="5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B7014C" w:rsidRPr="008129F9" w:rsidTr="00500178">
        <w:trPr>
          <w:trHeight w:val="7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B7014C" w:rsidRPr="008129F9" w:rsidTr="00500178">
        <w:trPr>
          <w:trHeight w:val="34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Субсидирование части затрат субъектов малого предпринимательства 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 1 01 L0640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115,0</w:t>
            </w:r>
          </w:p>
        </w:tc>
      </w:tr>
      <w:tr w:rsidR="00B7014C" w:rsidRPr="008129F9" w:rsidTr="00500178">
        <w:trPr>
          <w:trHeight w:val="32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 1 01 L0640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115,0</w:t>
            </w:r>
          </w:p>
        </w:tc>
      </w:tr>
      <w:tr w:rsidR="00B7014C" w:rsidRPr="008129F9" w:rsidTr="00500178">
        <w:trPr>
          <w:trHeight w:val="88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14 1 02 00000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B7014C" w:rsidRPr="008129F9" w:rsidTr="00500178">
        <w:trPr>
          <w:trHeight w:val="13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B7014C" w:rsidRPr="008129F9" w:rsidTr="00500178">
        <w:trPr>
          <w:trHeight w:val="11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18528,8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18528,8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16228,8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16228,8</w:t>
            </w:r>
          </w:p>
        </w:tc>
      </w:tr>
      <w:tr w:rsidR="00B7014C" w:rsidRPr="008129F9" w:rsidTr="00500178">
        <w:trPr>
          <w:trHeight w:val="45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14958,8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14958,8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14958,8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14958,8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14958,8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14958,8</w:t>
            </w:r>
          </w:p>
        </w:tc>
      </w:tr>
      <w:tr w:rsidR="00B7014C" w:rsidRPr="008129F9" w:rsidTr="00500178">
        <w:trPr>
          <w:trHeight w:val="3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жилых помещени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8129F9">
              <w:rPr>
                <w:rFonts w:ascii="Times New Roman" w:hAnsi="Times New Roman"/>
                <w:sz w:val="24"/>
                <w:szCs w:val="24"/>
              </w:rPr>
              <w:t xml:space="preserve">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05 1 04 50820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5753,4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5753,4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05 1 04 50820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5753,4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5753,4</w:t>
            </w:r>
          </w:p>
        </w:tc>
      </w:tr>
      <w:tr w:rsidR="00B7014C" w:rsidRPr="008129F9" w:rsidTr="00500178">
        <w:trPr>
          <w:trHeight w:val="111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жилых помещени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8129F9">
              <w:rPr>
                <w:rFonts w:ascii="Times New Roman" w:hAnsi="Times New Roman"/>
                <w:sz w:val="24"/>
                <w:szCs w:val="24"/>
              </w:rPr>
              <w:t xml:space="preserve"> детям-сиротам и детям, оставшимся без попечения родителей, лицам из их числа по договорам найма специализированных жилых помещений за счет средств краевого бюджета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9205,4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9205,4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9205,4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9205,4</w:t>
            </w:r>
          </w:p>
        </w:tc>
      </w:tr>
      <w:tr w:rsidR="00B7014C" w:rsidRPr="008129F9" w:rsidTr="00500178">
        <w:trPr>
          <w:trHeight w:val="49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1270,0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1270,0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1270,0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1270,0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08 1 02 00000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1270,0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1270,0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1270,0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1270,0</w:t>
            </w:r>
          </w:p>
        </w:tc>
      </w:tr>
      <w:tr w:rsidR="00B7014C" w:rsidRPr="008129F9" w:rsidTr="00500178">
        <w:trPr>
          <w:trHeight w:val="39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1270,0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1270,0</w:t>
            </w:r>
          </w:p>
        </w:tc>
      </w:tr>
      <w:tr w:rsidR="00B7014C" w:rsidRPr="008129F9" w:rsidTr="00500178">
        <w:trPr>
          <w:trHeight w:val="43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B7014C" w:rsidRPr="008129F9" w:rsidTr="00500178">
        <w:trPr>
          <w:trHeight w:val="5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08 5 00 00000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B7014C" w:rsidRPr="008129F9" w:rsidTr="00500178">
        <w:trPr>
          <w:trHeight w:val="3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08 5 01 00000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B7014C" w:rsidRPr="008129F9" w:rsidTr="00500178">
        <w:trPr>
          <w:trHeight w:val="1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B7014C" w:rsidRPr="008129F9" w:rsidTr="00500178">
        <w:trPr>
          <w:trHeight w:val="51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3274,0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3274,0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Профессиональная подготовка,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29F9">
              <w:rPr>
                <w:rFonts w:ascii="Times New Roman" w:hAnsi="Times New Roman"/>
                <w:sz w:val="24"/>
                <w:szCs w:val="24"/>
              </w:rPr>
              <w:t xml:space="preserve">переподготовка и повышение квалификации 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B7014C" w:rsidRPr="008129F9" w:rsidTr="00500178">
        <w:trPr>
          <w:trHeight w:val="26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B7014C" w:rsidRPr="008129F9" w:rsidTr="00500178">
        <w:trPr>
          <w:trHeight w:val="401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Повышение уровня профессиональных знаний работников медицинских организаций 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02 1 04 00000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B7014C" w:rsidRPr="008129F9" w:rsidTr="00500178">
        <w:trPr>
          <w:trHeight w:val="36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медицинских работников 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04 S1630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B7014C" w:rsidRPr="008129F9" w:rsidTr="00500178">
        <w:trPr>
          <w:trHeight w:val="70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04 S1630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B7014C" w:rsidRPr="008129F9" w:rsidTr="00500178">
        <w:trPr>
          <w:trHeight w:val="51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3179,0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3179,0</w:t>
            </w:r>
          </w:p>
        </w:tc>
      </w:tr>
      <w:tr w:rsidR="00B7014C" w:rsidRPr="008129F9" w:rsidTr="00500178">
        <w:trPr>
          <w:trHeight w:val="41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B7014C" w:rsidRPr="008129F9" w:rsidTr="00500178">
        <w:trPr>
          <w:trHeight w:val="19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B7014C" w:rsidRPr="008129F9" w:rsidTr="00500178">
        <w:trPr>
          <w:trHeight w:val="3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B7014C" w:rsidRPr="008129F9" w:rsidTr="00500178">
        <w:trPr>
          <w:trHeight w:val="3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B7014C" w:rsidRPr="008129F9" w:rsidTr="00500178">
        <w:trPr>
          <w:trHeight w:val="93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</w:tr>
      <w:tr w:rsidR="00B7014C" w:rsidRPr="008129F9" w:rsidTr="00500178">
        <w:trPr>
          <w:trHeight w:val="75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2200,0</w:t>
            </w:r>
          </w:p>
        </w:tc>
      </w:tr>
      <w:tr w:rsidR="00B7014C" w:rsidRPr="008129F9" w:rsidTr="00500178">
        <w:trPr>
          <w:trHeight w:val="25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2200,0</w:t>
            </w:r>
          </w:p>
        </w:tc>
      </w:tr>
      <w:tr w:rsidR="00B7014C" w:rsidRPr="008129F9" w:rsidTr="00500178">
        <w:trPr>
          <w:trHeight w:val="131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2147,0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2147,0</w:t>
            </w:r>
          </w:p>
        </w:tc>
      </w:tr>
      <w:tr w:rsidR="00B7014C" w:rsidRPr="008129F9" w:rsidTr="00500178">
        <w:trPr>
          <w:trHeight w:val="30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B7014C" w:rsidRPr="008129F9" w:rsidTr="00500178">
        <w:trPr>
          <w:trHeight w:val="28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B7014C" w:rsidRPr="008129F9" w:rsidTr="00500178">
        <w:trPr>
          <w:trHeight w:val="98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29F9">
              <w:rPr>
                <w:rFonts w:ascii="Times New Roman" w:hAnsi="Times New Roman"/>
                <w:sz w:val="24"/>
                <w:szCs w:val="24"/>
              </w:rPr>
              <w:t>формирование здорового образа жизни у молодежи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06 1 02 00000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B7014C" w:rsidRPr="008129F9" w:rsidTr="00500178">
        <w:trPr>
          <w:trHeight w:val="29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06 1 02 10230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B7014C" w:rsidRPr="008129F9" w:rsidTr="00500178">
        <w:trPr>
          <w:trHeight w:val="45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06 1 02 10230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B7014C" w:rsidRPr="008129F9" w:rsidTr="00500178">
        <w:trPr>
          <w:trHeight w:val="71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B7014C" w:rsidRPr="008129F9" w:rsidTr="00500178">
        <w:trPr>
          <w:trHeight w:val="32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B7014C" w:rsidRPr="008129F9" w:rsidTr="00500178">
        <w:trPr>
          <w:trHeight w:val="37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72144,5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72444,5</w:t>
            </w:r>
          </w:p>
        </w:tc>
      </w:tr>
      <w:tr w:rsidR="00B7014C" w:rsidRPr="008129F9" w:rsidTr="00500178">
        <w:trPr>
          <w:trHeight w:val="182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22462,1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22462,1</w:t>
            </w:r>
          </w:p>
        </w:tc>
      </w:tr>
      <w:tr w:rsidR="00B7014C" w:rsidRPr="008129F9" w:rsidTr="00500178">
        <w:trPr>
          <w:trHeight w:val="801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22462,1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22462,1</w:t>
            </w:r>
          </w:p>
        </w:tc>
      </w:tr>
      <w:tr w:rsidR="00B7014C" w:rsidRPr="008129F9" w:rsidTr="00500178">
        <w:trPr>
          <w:trHeight w:val="222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22462,1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22462,1</w:t>
            </w:r>
          </w:p>
        </w:tc>
      </w:tr>
      <w:tr w:rsidR="00B7014C" w:rsidRPr="008129F9" w:rsidTr="00500178">
        <w:trPr>
          <w:trHeight w:val="202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22462,1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22462,1</w:t>
            </w:r>
          </w:p>
        </w:tc>
      </w:tr>
      <w:tr w:rsidR="00B7014C" w:rsidRPr="008129F9" w:rsidTr="00500178">
        <w:trPr>
          <w:trHeight w:val="71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22462,1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22462,1</w:t>
            </w:r>
          </w:p>
        </w:tc>
      </w:tr>
      <w:tr w:rsidR="00B7014C" w:rsidRPr="008129F9" w:rsidTr="00500178">
        <w:trPr>
          <w:trHeight w:val="53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22462,1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22462,1</w:t>
            </w:r>
          </w:p>
        </w:tc>
      </w:tr>
      <w:tr w:rsidR="00B7014C" w:rsidRPr="008129F9" w:rsidTr="00500178">
        <w:trPr>
          <w:trHeight w:val="37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49682,4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49682,4</w:t>
            </w:r>
          </w:p>
        </w:tc>
      </w:tr>
      <w:tr w:rsidR="00B7014C" w:rsidRPr="008129F9" w:rsidTr="00500178">
        <w:trPr>
          <w:trHeight w:val="67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49682,4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49682,4</w:t>
            </w:r>
          </w:p>
        </w:tc>
      </w:tr>
      <w:tr w:rsidR="00B7014C" w:rsidRPr="008129F9" w:rsidTr="00500178">
        <w:trPr>
          <w:trHeight w:val="28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49682,4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49682,4</w:t>
            </w:r>
          </w:p>
        </w:tc>
      </w:tr>
      <w:tr w:rsidR="00B7014C" w:rsidRPr="008129F9" w:rsidTr="00500178">
        <w:trPr>
          <w:trHeight w:val="22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24769,3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24769,3</w:t>
            </w:r>
          </w:p>
        </w:tc>
      </w:tr>
      <w:tr w:rsidR="00B7014C" w:rsidRPr="008129F9" w:rsidTr="00500178">
        <w:trPr>
          <w:trHeight w:val="33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02 1 01 10160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02 1 01 10160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B7014C" w:rsidRPr="008129F9" w:rsidTr="00500178">
        <w:trPr>
          <w:trHeight w:val="13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24069,3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24069,3</w:t>
            </w:r>
          </w:p>
        </w:tc>
      </w:tr>
      <w:tr w:rsidR="00B7014C" w:rsidRPr="008129F9" w:rsidTr="00500178">
        <w:trPr>
          <w:trHeight w:val="40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24069,3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24069,3</w:t>
            </w:r>
          </w:p>
        </w:tc>
      </w:tr>
      <w:tr w:rsidR="00B7014C" w:rsidRPr="008129F9" w:rsidTr="00500178">
        <w:trPr>
          <w:trHeight w:val="28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Cовершенствование системы оказания специализированной  медицинской помощи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02 1 02 00000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1963,5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1963,5</w:t>
            </w:r>
          </w:p>
        </w:tc>
      </w:tr>
      <w:tr w:rsidR="00B7014C" w:rsidRPr="008129F9" w:rsidTr="00500178">
        <w:trPr>
          <w:trHeight w:val="1791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1963,5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1963,5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1963,5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1963,5</w:t>
            </w:r>
          </w:p>
        </w:tc>
      </w:tr>
      <w:tr w:rsidR="00B7014C" w:rsidRPr="008129F9" w:rsidTr="00500178">
        <w:trPr>
          <w:trHeight w:val="342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Улучшение обеспечения льготной категории граждан лекарственными препаратами и медицинскими изделиями в амблуторных условиях 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02 1 03 00000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</w:tr>
      <w:tr w:rsidR="00B7014C" w:rsidRPr="008129F9" w:rsidTr="00500178">
        <w:trPr>
          <w:trHeight w:val="3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таблетированные сахароснижающие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</w:tr>
      <w:tr w:rsidR="00B7014C" w:rsidRPr="008129F9" w:rsidTr="00500178">
        <w:trPr>
          <w:trHeight w:val="67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</w:tr>
      <w:tr w:rsidR="00B7014C" w:rsidRPr="008129F9" w:rsidTr="00500178">
        <w:trPr>
          <w:trHeight w:val="37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B7014C" w:rsidRPr="008129F9" w:rsidTr="00500178">
        <w:trPr>
          <w:trHeight w:val="3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B7014C" w:rsidRPr="008129F9" w:rsidTr="00500178">
        <w:trPr>
          <w:trHeight w:val="107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B7014C" w:rsidRPr="008129F9" w:rsidTr="00500178">
        <w:trPr>
          <w:trHeight w:val="1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07 1 02 00000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B7014C" w:rsidRPr="008129F9" w:rsidTr="00500178">
        <w:trPr>
          <w:trHeight w:val="7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в муниципальных учреждениях здравоохранения Краснодарского края мероприятий по профилактике терроризма в Краснодарском крае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07 1 02 60480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B7014C" w:rsidRPr="008129F9" w:rsidTr="00500178">
        <w:trPr>
          <w:trHeight w:val="45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07 1 02 60480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B7014C" w:rsidRPr="008129F9" w:rsidTr="00500178">
        <w:trPr>
          <w:trHeight w:val="37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2209,1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2209,1</w:t>
            </w:r>
          </w:p>
        </w:tc>
      </w:tr>
      <w:tr w:rsidR="00B7014C" w:rsidRPr="008129F9" w:rsidTr="00500178">
        <w:trPr>
          <w:trHeight w:val="37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1513,5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1513,5</w:t>
            </w:r>
          </w:p>
        </w:tc>
      </w:tr>
      <w:tr w:rsidR="00B7014C" w:rsidRPr="008129F9" w:rsidTr="00500178">
        <w:trPr>
          <w:trHeight w:val="26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1513,5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1513,5</w:t>
            </w:r>
          </w:p>
        </w:tc>
      </w:tr>
      <w:tr w:rsidR="00B7014C" w:rsidRPr="008129F9" w:rsidTr="00500178">
        <w:trPr>
          <w:trHeight w:val="31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1513,5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1513,5</w:t>
            </w:r>
          </w:p>
        </w:tc>
      </w:tr>
      <w:tr w:rsidR="00B7014C" w:rsidRPr="008129F9" w:rsidTr="00500178">
        <w:trPr>
          <w:trHeight w:val="29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1513,5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1513,5</w:t>
            </w:r>
          </w:p>
        </w:tc>
      </w:tr>
      <w:tr w:rsidR="00B7014C" w:rsidRPr="008129F9" w:rsidTr="00500178">
        <w:trPr>
          <w:trHeight w:val="71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1513,5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1513,5</w:t>
            </w:r>
          </w:p>
        </w:tc>
      </w:tr>
      <w:tr w:rsidR="00B7014C" w:rsidRPr="008129F9" w:rsidTr="00500178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1513,5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1513,5</w:t>
            </w:r>
          </w:p>
        </w:tc>
      </w:tr>
      <w:tr w:rsidR="00B7014C" w:rsidRPr="008129F9" w:rsidTr="00500178">
        <w:trPr>
          <w:trHeight w:val="21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401,2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401,2</w:t>
            </w:r>
          </w:p>
        </w:tc>
      </w:tr>
      <w:tr w:rsidR="00B7014C" w:rsidRPr="008129F9" w:rsidTr="00500178">
        <w:trPr>
          <w:trHeight w:val="11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401,2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401,2</w:t>
            </w:r>
          </w:p>
        </w:tc>
      </w:tr>
      <w:tr w:rsidR="00B7014C" w:rsidRPr="008129F9" w:rsidTr="00500178">
        <w:trPr>
          <w:trHeight w:val="5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401,2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401,2</w:t>
            </w:r>
          </w:p>
        </w:tc>
      </w:tr>
      <w:tr w:rsidR="00B7014C" w:rsidRPr="008129F9" w:rsidTr="00500178">
        <w:trPr>
          <w:trHeight w:val="1791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B7014C" w:rsidRPr="008129F9" w:rsidTr="00500178">
        <w:trPr>
          <w:trHeight w:val="75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B7014C" w:rsidRPr="008129F9" w:rsidTr="00500178">
        <w:trPr>
          <w:trHeight w:val="26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Выплата единовременного пособия на ремонт жилых помещений, принадлежавшим детям-сиротам и детям, оставшимся без попечения родителей, и лицам из их числа на праве собственности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05 1 04 61020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396,0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396,0</w:t>
            </w:r>
          </w:p>
        </w:tc>
      </w:tr>
      <w:tr w:rsidR="00B7014C" w:rsidRPr="008129F9" w:rsidTr="00500178">
        <w:trPr>
          <w:trHeight w:val="75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05 1 04 61020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396,0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396,0</w:t>
            </w:r>
          </w:p>
        </w:tc>
      </w:tr>
      <w:tr w:rsidR="00B7014C" w:rsidRPr="008129F9" w:rsidTr="00C17E74">
        <w:trPr>
          <w:trHeight w:val="20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294,4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294,4</w:t>
            </w:r>
          </w:p>
        </w:tc>
      </w:tr>
      <w:tr w:rsidR="00B7014C" w:rsidRPr="008129F9" w:rsidTr="00C17E74">
        <w:trPr>
          <w:trHeight w:val="3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294,4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294,4</w:t>
            </w:r>
          </w:p>
        </w:tc>
      </w:tr>
      <w:tr w:rsidR="00B7014C" w:rsidRPr="008129F9" w:rsidTr="00500178">
        <w:trPr>
          <w:trHeight w:val="75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294,4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294,4</w:t>
            </w:r>
          </w:p>
        </w:tc>
      </w:tr>
      <w:tr w:rsidR="00B7014C" w:rsidRPr="008129F9" w:rsidTr="00C17E74">
        <w:trPr>
          <w:trHeight w:val="5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11 1 02 00000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294,4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294,4</w:t>
            </w:r>
          </w:p>
        </w:tc>
      </w:tr>
      <w:tr w:rsidR="00B7014C" w:rsidRPr="008129F9" w:rsidTr="00500178">
        <w:trPr>
          <w:trHeight w:val="55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294,4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294,4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294,4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294,4</w:t>
            </w:r>
          </w:p>
        </w:tc>
      </w:tr>
      <w:tr w:rsidR="00B7014C" w:rsidRPr="008129F9" w:rsidTr="00500178">
        <w:trPr>
          <w:trHeight w:val="49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B7014C" w:rsidRPr="008129F9" w:rsidTr="00500178">
        <w:trPr>
          <w:trHeight w:val="46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B7014C" w:rsidRPr="008129F9" w:rsidTr="00C17E74">
        <w:trPr>
          <w:trHeight w:val="34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</w:tr>
      <w:tr w:rsidR="00B7014C" w:rsidRPr="008129F9" w:rsidTr="00C17E74">
        <w:trPr>
          <w:trHeight w:val="56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</w:tr>
      <w:tr w:rsidR="00B7014C" w:rsidRPr="008129F9" w:rsidTr="00C17E74">
        <w:trPr>
          <w:trHeight w:val="51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</w:tr>
      <w:tr w:rsidR="00B7014C" w:rsidRPr="008129F9" w:rsidTr="00C17E74">
        <w:trPr>
          <w:trHeight w:val="471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7014C" w:rsidRPr="008129F9" w:rsidTr="00C17E74">
        <w:trPr>
          <w:trHeight w:val="5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7014C" w:rsidRPr="008129F9" w:rsidTr="00C17E74">
        <w:trPr>
          <w:trHeight w:val="16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7014C" w:rsidRPr="008129F9" w:rsidTr="00C17E74">
        <w:trPr>
          <w:trHeight w:val="14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7014C" w:rsidRPr="008129F9" w:rsidTr="00C17E74">
        <w:trPr>
          <w:trHeight w:val="12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B7014C" w:rsidRPr="008129F9" w:rsidTr="00C17E74">
        <w:trPr>
          <w:trHeight w:val="19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B7014C" w:rsidRPr="008129F9" w:rsidTr="00C17E74">
        <w:trPr>
          <w:trHeight w:val="27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B7014C" w:rsidRPr="008129F9" w:rsidTr="00C17E74">
        <w:trPr>
          <w:trHeight w:val="14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B7014C" w:rsidRPr="008129F9" w:rsidTr="00C17E74">
        <w:trPr>
          <w:trHeight w:val="29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02 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5282,0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4612,0</w:t>
            </w:r>
          </w:p>
        </w:tc>
      </w:tr>
      <w:tr w:rsidR="00B7014C" w:rsidRPr="008129F9" w:rsidTr="00C17E74">
        <w:trPr>
          <w:trHeight w:val="18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5282,0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4612,0</w:t>
            </w:r>
          </w:p>
        </w:tc>
      </w:tr>
      <w:tr w:rsidR="00B7014C" w:rsidRPr="008129F9" w:rsidTr="00C17E74">
        <w:trPr>
          <w:trHeight w:val="16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5282,0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4612,0</w:t>
            </w:r>
          </w:p>
        </w:tc>
      </w:tr>
      <w:tr w:rsidR="00B7014C" w:rsidRPr="008129F9" w:rsidTr="00500178">
        <w:trPr>
          <w:trHeight w:val="51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51 8 00 00000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5282,0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4612,0</w:t>
            </w:r>
          </w:p>
        </w:tc>
      </w:tr>
      <w:tr w:rsidR="00B7014C" w:rsidRPr="008129F9" w:rsidTr="00C17E74">
        <w:trPr>
          <w:trHeight w:val="17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5282,0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4612,0</w:t>
            </w:r>
          </w:p>
        </w:tc>
      </w:tr>
      <w:tr w:rsidR="00B7014C" w:rsidRPr="008129F9" w:rsidTr="00500178">
        <w:trPr>
          <w:trHeight w:val="75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5282,0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4612,0</w:t>
            </w:r>
          </w:p>
        </w:tc>
      </w:tr>
      <w:tr w:rsidR="00B7014C" w:rsidRPr="008129F9" w:rsidTr="00C17E74">
        <w:trPr>
          <w:trHeight w:val="66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16912,1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16912,1</w:t>
            </w:r>
          </w:p>
        </w:tc>
      </w:tr>
      <w:tr w:rsidR="00B7014C" w:rsidRPr="008129F9" w:rsidTr="00500178">
        <w:trPr>
          <w:trHeight w:val="49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15861,1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15861,1</w:t>
            </w:r>
          </w:p>
        </w:tc>
      </w:tr>
      <w:tr w:rsidR="00B7014C" w:rsidRPr="008129F9" w:rsidTr="00C17E74">
        <w:trPr>
          <w:trHeight w:val="20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15861,1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15861,1</w:t>
            </w:r>
          </w:p>
        </w:tc>
      </w:tr>
      <w:tr w:rsidR="00B7014C" w:rsidRPr="008129F9" w:rsidTr="00500178">
        <w:trPr>
          <w:trHeight w:val="54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67 0 00 00000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15861,1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15861,1</w:t>
            </w:r>
          </w:p>
        </w:tc>
      </w:tr>
      <w:tr w:rsidR="00B7014C" w:rsidRPr="008129F9" w:rsidTr="00C17E74">
        <w:trPr>
          <w:trHeight w:val="44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67 1 00 00000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15861,1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15861,1</w:t>
            </w:r>
          </w:p>
        </w:tc>
      </w:tr>
      <w:tr w:rsidR="00B7014C" w:rsidRPr="008129F9" w:rsidTr="00C17E74">
        <w:trPr>
          <w:trHeight w:val="13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15861,1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15861,1</w:t>
            </w:r>
          </w:p>
        </w:tc>
      </w:tr>
      <w:tr w:rsidR="00B7014C" w:rsidRPr="008129F9" w:rsidTr="00C17E74">
        <w:trPr>
          <w:trHeight w:val="119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12968,9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12968,9</w:t>
            </w:r>
          </w:p>
        </w:tc>
      </w:tr>
      <w:tr w:rsidR="00B7014C" w:rsidRPr="008129F9" w:rsidTr="00C17E74">
        <w:trPr>
          <w:trHeight w:val="52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2860,7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2860,7</w:t>
            </w:r>
          </w:p>
        </w:tc>
      </w:tr>
      <w:tr w:rsidR="00B7014C" w:rsidRPr="008129F9" w:rsidTr="00500178">
        <w:trPr>
          <w:trHeight w:val="49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</w:tr>
      <w:tr w:rsidR="00B7014C" w:rsidRPr="008129F9" w:rsidTr="00C17E74">
        <w:trPr>
          <w:trHeight w:val="53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1051,0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1051,0</w:t>
            </w:r>
          </w:p>
        </w:tc>
      </w:tr>
      <w:tr w:rsidR="00B7014C" w:rsidRPr="008129F9" w:rsidTr="00C17E74">
        <w:trPr>
          <w:trHeight w:val="17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1051,0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1051,0</w:t>
            </w:r>
          </w:p>
        </w:tc>
      </w:tr>
      <w:tr w:rsidR="00B7014C" w:rsidRPr="008129F9" w:rsidTr="00500178">
        <w:trPr>
          <w:trHeight w:val="45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67 0 00 00000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1051,0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1051,0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67 3 00 00000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1051,0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1051,0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поселений за счет средств районного бюджета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1051,0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1051,0</w:t>
            </w:r>
          </w:p>
        </w:tc>
      </w:tr>
      <w:tr w:rsidR="00B7014C" w:rsidRPr="008129F9" w:rsidTr="00500178">
        <w:trPr>
          <w:trHeight w:val="51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1051,0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1051,0</w:t>
            </w:r>
          </w:p>
        </w:tc>
      </w:tr>
      <w:tr w:rsidR="00B7014C" w:rsidRPr="008129F9" w:rsidTr="00C17E74">
        <w:trPr>
          <w:trHeight w:val="30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1762,6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1762,6</w:t>
            </w:r>
          </w:p>
        </w:tc>
      </w:tr>
      <w:tr w:rsidR="00B7014C" w:rsidRPr="008129F9" w:rsidTr="00C17E74">
        <w:trPr>
          <w:trHeight w:val="10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1762,6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1762,6</w:t>
            </w:r>
          </w:p>
        </w:tc>
      </w:tr>
      <w:tr w:rsidR="00B7014C" w:rsidRPr="008129F9" w:rsidTr="00C17E74">
        <w:trPr>
          <w:trHeight w:val="88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1762,6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1762,6</w:t>
            </w:r>
          </w:p>
        </w:tc>
      </w:tr>
      <w:tr w:rsidR="00B7014C" w:rsidRPr="008129F9" w:rsidTr="00C17E74">
        <w:trPr>
          <w:trHeight w:val="36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68 0 00 00000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1762,6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1762,6</w:t>
            </w:r>
          </w:p>
        </w:tc>
      </w:tr>
      <w:tr w:rsidR="00B7014C" w:rsidRPr="008129F9" w:rsidTr="00C17E74">
        <w:trPr>
          <w:trHeight w:val="24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68 1 00 00000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783,1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783,1</w:t>
            </w:r>
          </w:p>
        </w:tc>
      </w:tr>
      <w:tr w:rsidR="00B7014C" w:rsidRPr="008129F9" w:rsidTr="00C17E74">
        <w:trPr>
          <w:trHeight w:val="12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783,1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783,1</w:t>
            </w:r>
          </w:p>
        </w:tc>
      </w:tr>
      <w:tr w:rsidR="00B7014C" w:rsidRPr="008129F9" w:rsidTr="00C17E74">
        <w:trPr>
          <w:trHeight w:val="100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783,1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783,1</w:t>
            </w:r>
          </w:p>
        </w:tc>
      </w:tr>
      <w:tr w:rsidR="00B7014C" w:rsidRPr="008129F9" w:rsidTr="00C17E74">
        <w:trPr>
          <w:trHeight w:val="32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68 2 00 00000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979,5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979,5</w:t>
            </w:r>
          </w:p>
        </w:tc>
      </w:tr>
      <w:tr w:rsidR="00B7014C" w:rsidRPr="008129F9" w:rsidTr="00500178">
        <w:trPr>
          <w:trHeight w:val="75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979,5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979,5</w:t>
            </w:r>
          </w:p>
        </w:tc>
      </w:tr>
      <w:tr w:rsidR="00B7014C" w:rsidRPr="008129F9" w:rsidTr="00C17E74">
        <w:trPr>
          <w:trHeight w:val="107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788,5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788,5</w:t>
            </w:r>
          </w:p>
        </w:tc>
      </w:tr>
      <w:tr w:rsidR="00B7014C" w:rsidRPr="008129F9" w:rsidTr="00C17E74">
        <w:trPr>
          <w:trHeight w:val="21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</w:tr>
      <w:tr w:rsidR="00B7014C" w:rsidRPr="008129F9" w:rsidTr="00C17E74">
        <w:trPr>
          <w:trHeight w:val="19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B7014C" w:rsidRPr="008129F9" w:rsidTr="00C17E74">
        <w:trPr>
          <w:trHeight w:val="632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845068,2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838507,1</w:t>
            </w:r>
          </w:p>
        </w:tc>
      </w:tr>
      <w:tr w:rsidR="00B7014C" w:rsidRPr="008129F9" w:rsidTr="00C17E74">
        <w:trPr>
          <w:trHeight w:val="14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795029,5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786831,3</w:t>
            </w:r>
          </w:p>
        </w:tc>
      </w:tr>
      <w:tr w:rsidR="00B7014C" w:rsidRPr="008129F9" w:rsidTr="00C17E74">
        <w:trPr>
          <w:trHeight w:val="21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279079,6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277065,6</w:t>
            </w:r>
          </w:p>
        </w:tc>
      </w:tr>
      <w:tr w:rsidR="00B7014C" w:rsidRPr="008129F9" w:rsidTr="00C17E74">
        <w:trPr>
          <w:trHeight w:val="47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279079,6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277065,6</w:t>
            </w:r>
          </w:p>
        </w:tc>
      </w:tr>
      <w:tr w:rsidR="00B7014C" w:rsidRPr="008129F9" w:rsidTr="00C17E74">
        <w:trPr>
          <w:trHeight w:val="17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279079,6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277065,6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276052,9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274038,9</w:t>
            </w:r>
          </w:p>
        </w:tc>
      </w:tr>
      <w:tr w:rsidR="00B7014C" w:rsidRPr="008129F9" w:rsidTr="00C17E74">
        <w:trPr>
          <w:trHeight w:val="58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52214,0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50200,0</w:t>
            </w:r>
          </w:p>
        </w:tc>
      </w:tr>
      <w:tr w:rsidR="00B7014C" w:rsidRPr="008129F9" w:rsidTr="00C17E74">
        <w:trPr>
          <w:trHeight w:val="35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52214,0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50200,0</w:t>
            </w:r>
          </w:p>
        </w:tc>
      </w:tr>
      <w:tr w:rsidR="00B7014C" w:rsidRPr="008129F9" w:rsidTr="00C17E74">
        <w:trPr>
          <w:trHeight w:val="23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282,4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282,4</w:t>
            </w:r>
          </w:p>
        </w:tc>
      </w:tr>
      <w:tr w:rsidR="00B7014C" w:rsidRPr="008129F9" w:rsidTr="00C17E74">
        <w:trPr>
          <w:trHeight w:val="29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B7014C" w:rsidRPr="008129F9" w:rsidTr="00500178">
        <w:trPr>
          <w:trHeight w:val="11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182,4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182,4</w:t>
            </w:r>
          </w:p>
        </w:tc>
      </w:tr>
      <w:tr w:rsidR="00B7014C" w:rsidRPr="008129F9" w:rsidTr="00C17E74">
        <w:trPr>
          <w:trHeight w:val="5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223556,5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223556,5</w:t>
            </w:r>
          </w:p>
        </w:tc>
      </w:tr>
      <w:tr w:rsidR="00B7014C" w:rsidRPr="008129F9" w:rsidTr="00C17E74">
        <w:trPr>
          <w:trHeight w:val="41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223556,5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223556,5</w:t>
            </w:r>
          </w:p>
        </w:tc>
      </w:tr>
      <w:tr w:rsidR="00B7014C" w:rsidRPr="008129F9" w:rsidTr="00C17E74">
        <w:trPr>
          <w:trHeight w:val="11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3026,7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3026,7</w:t>
            </w:r>
          </w:p>
        </w:tc>
      </w:tr>
      <w:tr w:rsidR="00B7014C" w:rsidRPr="008129F9" w:rsidTr="00C17E74">
        <w:trPr>
          <w:trHeight w:val="105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29F9">
              <w:rPr>
                <w:rFonts w:ascii="Times New Roman" w:hAnsi="Times New Roman"/>
                <w:sz w:val="24"/>
                <w:szCs w:val="24"/>
              </w:rPr>
              <w:t>рабочих поселках(поселках городского типа) Краснодарского края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3026,7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3026,7</w:t>
            </w:r>
          </w:p>
        </w:tc>
      </w:tr>
      <w:tr w:rsidR="00B7014C" w:rsidRPr="008129F9" w:rsidTr="00C17E74">
        <w:trPr>
          <w:trHeight w:val="282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3026,7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3026,7</w:t>
            </w:r>
          </w:p>
        </w:tc>
      </w:tr>
      <w:tr w:rsidR="00B7014C" w:rsidRPr="008129F9" w:rsidTr="00500178">
        <w:trPr>
          <w:trHeight w:val="37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364659,8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364659,8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364513,5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364513,5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364513,5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364513,5</w:t>
            </w:r>
          </w:p>
        </w:tc>
      </w:tr>
      <w:tr w:rsidR="00B7014C" w:rsidRPr="008129F9" w:rsidTr="00C17E74">
        <w:trPr>
          <w:trHeight w:val="15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Развитие общеобразовательных учреждений 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01 1 02 00000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360705,4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360705,4</w:t>
            </w:r>
          </w:p>
        </w:tc>
      </w:tr>
      <w:tr w:rsidR="00B7014C" w:rsidRPr="008129F9" w:rsidTr="00C17E74">
        <w:trPr>
          <w:trHeight w:val="17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53000,0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53000,0</w:t>
            </w:r>
          </w:p>
        </w:tc>
      </w:tr>
      <w:tr w:rsidR="00B7014C" w:rsidRPr="008129F9" w:rsidTr="00C17E74">
        <w:trPr>
          <w:trHeight w:val="3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B7014C" w:rsidRPr="008129F9" w:rsidTr="00C17E74">
        <w:trPr>
          <w:trHeight w:val="3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52990,0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52990,0</w:t>
            </w:r>
          </w:p>
        </w:tc>
      </w:tr>
      <w:tr w:rsidR="00B7014C" w:rsidRPr="008129F9" w:rsidTr="00C17E74">
        <w:trPr>
          <w:trHeight w:val="23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9024,2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9024,2</w:t>
            </w:r>
          </w:p>
        </w:tc>
      </w:tr>
      <w:tr w:rsidR="00B7014C" w:rsidRPr="008129F9" w:rsidTr="00C17E74">
        <w:trPr>
          <w:trHeight w:val="11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B7014C" w:rsidRPr="008129F9" w:rsidTr="00C17E74">
        <w:trPr>
          <w:trHeight w:val="9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8724,2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8724,2</w:t>
            </w:r>
          </w:p>
        </w:tc>
      </w:tr>
      <w:tr w:rsidR="00B7014C" w:rsidRPr="008129F9" w:rsidTr="00C17E74">
        <w:trPr>
          <w:trHeight w:val="121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855,1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855,1</w:t>
            </w:r>
          </w:p>
        </w:tc>
      </w:tr>
      <w:tr w:rsidR="00B7014C" w:rsidRPr="008129F9" w:rsidTr="00C17E74">
        <w:trPr>
          <w:trHeight w:val="28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255,1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255,1</w:t>
            </w:r>
          </w:p>
        </w:tc>
      </w:tr>
      <w:tr w:rsidR="00B7014C" w:rsidRPr="008129F9" w:rsidTr="00C17E74">
        <w:trPr>
          <w:trHeight w:val="44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B7014C" w:rsidRPr="008129F9" w:rsidTr="00C17E74">
        <w:trPr>
          <w:trHeight w:val="31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296362,4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296362,4</w:t>
            </w:r>
          </w:p>
        </w:tc>
      </w:tr>
      <w:tr w:rsidR="00B7014C" w:rsidRPr="008129F9" w:rsidTr="00C17E74">
        <w:trPr>
          <w:trHeight w:val="5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3200,0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3200,0</w:t>
            </w:r>
          </w:p>
        </w:tc>
      </w:tr>
      <w:tr w:rsidR="00B7014C" w:rsidRPr="008129F9" w:rsidTr="00C17E74">
        <w:trPr>
          <w:trHeight w:val="5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293162,4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293162,4</w:t>
            </w:r>
          </w:p>
        </w:tc>
      </w:tr>
      <w:tr w:rsidR="00B7014C" w:rsidRPr="008129F9" w:rsidTr="00C17E74">
        <w:trPr>
          <w:trHeight w:val="71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1463,7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1463,7</w:t>
            </w:r>
          </w:p>
        </w:tc>
      </w:tr>
      <w:tr w:rsidR="00B7014C" w:rsidRPr="008129F9" w:rsidTr="00C17E74">
        <w:trPr>
          <w:trHeight w:val="1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1463,7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1463,7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3658,1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3658,1</w:t>
            </w:r>
          </w:p>
        </w:tc>
      </w:tr>
      <w:tr w:rsidR="00B7014C" w:rsidRPr="008129F9" w:rsidTr="00C17E74">
        <w:trPr>
          <w:trHeight w:val="185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29F9">
              <w:rPr>
                <w:rFonts w:ascii="Times New Roman" w:hAnsi="Times New Roman"/>
                <w:sz w:val="24"/>
                <w:szCs w:val="24"/>
              </w:rPr>
              <w:t>рабочих поселках(поселках городского типа) Краснодарского края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3658,1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3658,1</w:t>
            </w:r>
          </w:p>
        </w:tc>
      </w:tr>
      <w:tr w:rsidR="00B7014C" w:rsidRPr="008129F9" w:rsidTr="00C17E74">
        <w:trPr>
          <w:trHeight w:val="361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3658,1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3658,1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B7014C" w:rsidRPr="008129F9" w:rsidTr="00C17E74">
        <w:trPr>
          <w:trHeight w:val="122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B7014C" w:rsidRPr="008129F9" w:rsidTr="00C17E74">
        <w:trPr>
          <w:trHeight w:val="281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</w:tr>
      <w:tr w:rsidR="00B7014C" w:rsidRPr="008129F9" w:rsidTr="00C17E74">
        <w:trPr>
          <w:trHeight w:val="3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</w:tr>
      <w:tr w:rsidR="00B7014C" w:rsidRPr="008129F9" w:rsidTr="00C17E74">
        <w:trPr>
          <w:trHeight w:val="17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05 1 03 00000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</w:tr>
      <w:tr w:rsidR="00B7014C" w:rsidRPr="008129F9" w:rsidTr="00C17E74">
        <w:trPr>
          <w:trHeight w:val="25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</w:tr>
      <w:tr w:rsidR="00B7014C" w:rsidRPr="008129F9" w:rsidTr="00C17E74">
        <w:trPr>
          <w:trHeight w:val="23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</w:tr>
      <w:tr w:rsidR="00B7014C" w:rsidRPr="008129F9" w:rsidTr="00500178">
        <w:trPr>
          <w:trHeight w:val="120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08 4 00 00000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08 4 01 00000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B7014C" w:rsidRPr="008129F9" w:rsidTr="00C17E74">
        <w:trPr>
          <w:trHeight w:val="77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7014C" w:rsidRPr="008129F9" w:rsidTr="00C17E74">
        <w:trPr>
          <w:trHeight w:val="20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7014C" w:rsidRPr="008129F9" w:rsidTr="00C17E74">
        <w:trPr>
          <w:trHeight w:val="53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7014C" w:rsidRPr="008129F9" w:rsidTr="00C17E74">
        <w:trPr>
          <w:trHeight w:val="23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7014C" w:rsidRPr="008129F9" w:rsidTr="00C17E74">
        <w:trPr>
          <w:trHeight w:val="17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107093,3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100866,1</w:t>
            </w:r>
          </w:p>
        </w:tc>
      </w:tr>
      <w:tr w:rsidR="00B7014C" w:rsidRPr="008129F9" w:rsidTr="00C17E74">
        <w:trPr>
          <w:trHeight w:val="2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106843,3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100616,1</w:t>
            </w:r>
          </w:p>
        </w:tc>
      </w:tr>
      <w:tr w:rsidR="00B7014C" w:rsidRPr="008129F9" w:rsidTr="00C17E74">
        <w:trPr>
          <w:trHeight w:val="31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106780,8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100553,6</w:t>
            </w:r>
          </w:p>
        </w:tc>
      </w:tr>
      <w:tr w:rsidR="00B7014C" w:rsidRPr="008129F9" w:rsidTr="00C17E74">
        <w:trPr>
          <w:trHeight w:val="29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Развитие учреждений дополнительного образования 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01 1 03 00000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14966,7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14680,7</w:t>
            </w:r>
          </w:p>
        </w:tc>
      </w:tr>
      <w:tr w:rsidR="00B7014C" w:rsidRPr="008129F9" w:rsidTr="00C17E74">
        <w:trPr>
          <w:trHeight w:val="152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14966,7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14680,7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14966,7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14680,7</w:t>
            </w:r>
          </w:p>
        </w:tc>
      </w:tr>
      <w:tr w:rsidR="00B7014C" w:rsidRPr="008129F9" w:rsidTr="00C17E74">
        <w:trPr>
          <w:trHeight w:val="191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374,0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374,0</w:t>
            </w:r>
          </w:p>
        </w:tc>
      </w:tr>
      <w:tr w:rsidR="00B7014C" w:rsidRPr="008129F9" w:rsidTr="00C17E74">
        <w:trPr>
          <w:trHeight w:val="116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29F9">
              <w:rPr>
                <w:rFonts w:ascii="Times New Roman" w:hAnsi="Times New Roman"/>
                <w:sz w:val="24"/>
                <w:szCs w:val="24"/>
              </w:rPr>
              <w:t>рабочих поселках(поселках городского типа) Краснодарского края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374,0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374,0</w:t>
            </w:r>
          </w:p>
        </w:tc>
      </w:tr>
      <w:tr w:rsidR="00B7014C" w:rsidRPr="008129F9" w:rsidTr="00C17E74">
        <w:trPr>
          <w:trHeight w:val="18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374,0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374,0</w:t>
            </w:r>
          </w:p>
        </w:tc>
      </w:tr>
      <w:tr w:rsidR="00B7014C" w:rsidRPr="008129F9" w:rsidTr="00C17E74">
        <w:trPr>
          <w:trHeight w:val="23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01 1 05 00000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91440,1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85498,9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91402,5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85461,3</w:t>
            </w:r>
          </w:p>
        </w:tc>
      </w:tr>
      <w:tr w:rsidR="00B7014C" w:rsidRPr="008129F9" w:rsidTr="00C17E74">
        <w:trPr>
          <w:trHeight w:val="17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91402,5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85461,3</w:t>
            </w:r>
          </w:p>
        </w:tc>
      </w:tr>
      <w:tr w:rsidR="00B7014C" w:rsidRPr="008129F9" w:rsidTr="00C17E74">
        <w:trPr>
          <w:trHeight w:val="3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</w:tr>
      <w:tr w:rsidR="00B7014C" w:rsidRPr="008129F9" w:rsidTr="00C17E74">
        <w:trPr>
          <w:trHeight w:val="21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</w:tr>
      <w:tr w:rsidR="00B7014C" w:rsidRPr="008129F9" w:rsidTr="00C17E74">
        <w:trPr>
          <w:trHeight w:val="23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01 2 02 00000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</w:tr>
      <w:tr w:rsidR="00B7014C" w:rsidRPr="008129F9" w:rsidTr="00C17E74">
        <w:trPr>
          <w:trHeight w:val="165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</w:tr>
      <w:tr w:rsidR="00B7014C" w:rsidRPr="008129F9" w:rsidTr="00C17E74">
        <w:trPr>
          <w:trHeight w:val="16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B7014C" w:rsidRPr="008129F9" w:rsidTr="00500178">
        <w:trPr>
          <w:trHeight w:val="75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B7014C" w:rsidRPr="008129F9" w:rsidTr="00C17E74">
        <w:trPr>
          <w:trHeight w:val="3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B7014C" w:rsidRPr="008129F9" w:rsidTr="00C17E74">
        <w:trPr>
          <w:trHeight w:val="17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B7014C" w:rsidRPr="008129F9" w:rsidTr="00C17E74">
        <w:trPr>
          <w:trHeight w:val="1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Профессиональная подготовка,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29F9">
              <w:rPr>
                <w:rFonts w:ascii="Times New Roman" w:hAnsi="Times New Roman"/>
                <w:sz w:val="24"/>
                <w:szCs w:val="24"/>
              </w:rPr>
              <w:t xml:space="preserve">переподготовка и повышение квалификации 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7014C" w:rsidRPr="008129F9" w:rsidTr="00C17E74">
        <w:trPr>
          <w:trHeight w:val="47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800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7014C" w:rsidRPr="008129F9" w:rsidTr="00C17E74">
        <w:trPr>
          <w:trHeight w:val="16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800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7014C" w:rsidRPr="008129F9" w:rsidTr="00C17E74">
        <w:trPr>
          <w:trHeight w:val="14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800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7014C" w:rsidRPr="008129F9" w:rsidTr="00C17E74">
        <w:trPr>
          <w:trHeight w:val="19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Профессиональная подготовка, переподготовка и повышение квалификации работников муниципальных учреждений 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01 1 04 10090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01 1 04 10090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7014C" w:rsidRPr="008129F9" w:rsidTr="00C17E74">
        <w:trPr>
          <w:trHeight w:val="13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3807,1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3850,1</w:t>
            </w:r>
          </w:p>
        </w:tc>
      </w:tr>
      <w:tr w:rsidR="00B7014C" w:rsidRPr="008129F9" w:rsidTr="00C17E74">
        <w:trPr>
          <w:trHeight w:val="39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3807,1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3850,1</w:t>
            </w:r>
          </w:p>
        </w:tc>
      </w:tr>
      <w:tr w:rsidR="00B7014C" w:rsidRPr="008129F9" w:rsidTr="00C17E74">
        <w:trPr>
          <w:trHeight w:val="20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3807,1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3850,1</w:t>
            </w:r>
          </w:p>
        </w:tc>
      </w:tr>
      <w:tr w:rsidR="00B7014C" w:rsidRPr="008129F9" w:rsidTr="00C17E74">
        <w:trPr>
          <w:trHeight w:val="332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3807,1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3850,1</w:t>
            </w:r>
          </w:p>
        </w:tc>
      </w:tr>
      <w:tr w:rsidR="00B7014C" w:rsidRPr="008129F9" w:rsidTr="00C17E74">
        <w:trPr>
          <w:trHeight w:val="312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1780,0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1780,0</w:t>
            </w:r>
          </w:p>
        </w:tc>
      </w:tr>
      <w:tr w:rsidR="00B7014C" w:rsidRPr="008129F9" w:rsidTr="00C17E74">
        <w:trPr>
          <w:trHeight w:val="292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</w:tr>
      <w:tr w:rsidR="00B7014C" w:rsidRPr="008129F9" w:rsidTr="00C17E74">
        <w:trPr>
          <w:trHeight w:val="3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B7014C" w:rsidRPr="008129F9" w:rsidTr="00C17E74">
        <w:trPr>
          <w:trHeight w:val="35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1778,0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1821,0</w:t>
            </w:r>
          </w:p>
        </w:tc>
      </w:tr>
      <w:tr w:rsidR="00B7014C" w:rsidRPr="008129F9" w:rsidTr="00C17E74">
        <w:trPr>
          <w:trHeight w:val="15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1778,0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1821,0</w:t>
            </w:r>
          </w:p>
        </w:tc>
      </w:tr>
      <w:tr w:rsidR="00B7014C" w:rsidRPr="008129F9" w:rsidTr="00C17E74">
        <w:trPr>
          <w:trHeight w:val="110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29,1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29,1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 (средства районного бюджета)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B7014C" w:rsidRPr="008129F9" w:rsidTr="00C17E74">
        <w:trPr>
          <w:trHeight w:val="27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40189,7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40189,7</w:t>
            </w:r>
          </w:p>
        </w:tc>
      </w:tr>
      <w:tr w:rsidR="00B7014C" w:rsidRPr="008129F9" w:rsidTr="00C17E74">
        <w:trPr>
          <w:trHeight w:val="41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39076,3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39076,3</w:t>
            </w:r>
          </w:p>
        </w:tc>
      </w:tr>
      <w:tr w:rsidR="00B7014C" w:rsidRPr="008129F9" w:rsidTr="00C17E74">
        <w:trPr>
          <w:trHeight w:val="11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39076,3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39076,3</w:t>
            </w:r>
          </w:p>
        </w:tc>
      </w:tr>
      <w:tr w:rsidR="00B7014C" w:rsidRPr="008129F9" w:rsidTr="00C17E74">
        <w:trPr>
          <w:trHeight w:val="17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Совершенствование деятельности учреждений образования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01 2 01 00000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35176,3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35176,3</w:t>
            </w:r>
          </w:p>
        </w:tc>
      </w:tr>
      <w:tr w:rsidR="00B7014C" w:rsidRPr="008129F9" w:rsidTr="00C17E74">
        <w:trPr>
          <w:trHeight w:val="89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31375,5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31375,5</w:t>
            </w:r>
          </w:p>
        </w:tc>
      </w:tr>
      <w:tr w:rsidR="00B7014C" w:rsidRPr="008129F9" w:rsidTr="00C17E74">
        <w:trPr>
          <w:trHeight w:val="5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3739,4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3739,4</w:t>
            </w:r>
          </w:p>
        </w:tc>
      </w:tr>
      <w:tr w:rsidR="00B7014C" w:rsidRPr="008129F9" w:rsidTr="00500178">
        <w:trPr>
          <w:trHeight w:val="48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61,4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61,4</w:t>
            </w:r>
          </w:p>
        </w:tc>
      </w:tr>
      <w:tr w:rsidR="00B7014C" w:rsidRPr="008129F9" w:rsidTr="00C17E74">
        <w:trPr>
          <w:trHeight w:val="1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01 2 03 00000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3900,0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3900,0</w:t>
            </w:r>
          </w:p>
        </w:tc>
      </w:tr>
      <w:tr w:rsidR="00B7014C" w:rsidRPr="008129F9" w:rsidTr="00C17E74">
        <w:trPr>
          <w:trHeight w:val="17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3900,0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3900,0</w:t>
            </w:r>
          </w:p>
        </w:tc>
      </w:tr>
      <w:tr w:rsidR="00B7014C" w:rsidRPr="008129F9" w:rsidTr="00C17E74">
        <w:trPr>
          <w:trHeight w:val="68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3779,4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3779,4</w:t>
            </w:r>
          </w:p>
        </w:tc>
      </w:tr>
      <w:tr w:rsidR="00B7014C" w:rsidRPr="008129F9" w:rsidTr="00C17E74">
        <w:trPr>
          <w:trHeight w:val="1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119,7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119,7</w:t>
            </w:r>
          </w:p>
        </w:tc>
      </w:tr>
      <w:tr w:rsidR="00B7014C" w:rsidRPr="008129F9" w:rsidTr="00500178">
        <w:trPr>
          <w:trHeight w:val="54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B7014C" w:rsidRPr="008129F9" w:rsidTr="00C17E74">
        <w:trPr>
          <w:trHeight w:val="34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1075,4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1075,4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1075,4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1075,4</w:t>
            </w:r>
          </w:p>
        </w:tc>
      </w:tr>
      <w:tr w:rsidR="00B7014C" w:rsidRPr="008129F9" w:rsidTr="00C17E74">
        <w:trPr>
          <w:trHeight w:val="81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29F9">
              <w:rPr>
                <w:rFonts w:ascii="Times New Roman" w:hAnsi="Times New Roman"/>
                <w:sz w:val="24"/>
                <w:szCs w:val="24"/>
              </w:rPr>
              <w:t>социально-средовую реабилитацию и адаптацию подростков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B7014C" w:rsidRPr="008129F9" w:rsidTr="00C17E74">
        <w:trPr>
          <w:trHeight w:val="26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B7014C" w:rsidRPr="008129F9" w:rsidTr="00C17E74">
        <w:trPr>
          <w:trHeight w:val="42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B7014C" w:rsidRPr="008129F9" w:rsidTr="00500178">
        <w:trPr>
          <w:trHeight w:val="75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05 1 03 00000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990,4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990,4</w:t>
            </w:r>
          </w:p>
        </w:tc>
      </w:tr>
      <w:tr w:rsidR="00B7014C" w:rsidRPr="008129F9" w:rsidTr="00C17E74">
        <w:trPr>
          <w:trHeight w:val="17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05 1  03 10240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990,4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990,4</w:t>
            </w:r>
          </w:p>
        </w:tc>
      </w:tr>
      <w:tr w:rsidR="00B7014C" w:rsidRPr="008129F9" w:rsidTr="00C17E74">
        <w:trPr>
          <w:trHeight w:val="4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05 1  03 10240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870,4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870,4</w:t>
            </w:r>
          </w:p>
        </w:tc>
      </w:tr>
      <w:tr w:rsidR="00B7014C" w:rsidRPr="008129F9" w:rsidTr="00C17E74">
        <w:trPr>
          <w:trHeight w:val="2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05 1  03 10240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B7014C" w:rsidRPr="008129F9" w:rsidTr="00C17E74">
        <w:trPr>
          <w:trHeight w:val="72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B7014C" w:rsidRPr="008129F9" w:rsidTr="00500178">
        <w:trPr>
          <w:trHeight w:val="75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B7014C" w:rsidRPr="008129F9" w:rsidTr="00C17E74">
        <w:trPr>
          <w:trHeight w:val="46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B7014C" w:rsidRPr="008129F9" w:rsidTr="00C17E74">
        <w:trPr>
          <w:trHeight w:val="18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B7014C" w:rsidRPr="008129F9" w:rsidTr="00500178">
        <w:trPr>
          <w:trHeight w:val="55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50038,7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51675,8</w:t>
            </w:r>
          </w:p>
        </w:tc>
      </w:tr>
      <w:tr w:rsidR="00B7014C" w:rsidRPr="008129F9" w:rsidTr="00500178">
        <w:trPr>
          <w:trHeight w:val="37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50038,7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51675,8</w:t>
            </w:r>
          </w:p>
        </w:tc>
      </w:tr>
      <w:tr w:rsidR="00B7014C" w:rsidRPr="008129F9" w:rsidTr="00C17E74">
        <w:trPr>
          <w:trHeight w:val="61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6251,0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6251,0</w:t>
            </w:r>
          </w:p>
        </w:tc>
      </w:tr>
      <w:tr w:rsidR="00B7014C" w:rsidRPr="008129F9" w:rsidTr="00500178">
        <w:trPr>
          <w:trHeight w:val="75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6251,0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6251,0</w:t>
            </w:r>
          </w:p>
        </w:tc>
      </w:tr>
      <w:tr w:rsidR="00B7014C" w:rsidRPr="008129F9" w:rsidTr="00500178">
        <w:trPr>
          <w:trHeight w:val="62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Развитие дошкольного  образования 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6343,1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6343,1</w:t>
            </w:r>
          </w:p>
        </w:tc>
      </w:tr>
      <w:tr w:rsidR="00B7014C" w:rsidRPr="008129F9" w:rsidTr="00C17E74">
        <w:trPr>
          <w:trHeight w:val="3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29F9">
              <w:rPr>
                <w:rFonts w:ascii="Times New Roman" w:hAnsi="Times New Roman"/>
                <w:sz w:val="24"/>
                <w:szCs w:val="24"/>
              </w:rPr>
              <w:t>реализующие  образовательную программу дошкольного образования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6251,0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6251,0</w:t>
            </w:r>
          </w:p>
        </w:tc>
      </w:tr>
      <w:tr w:rsidR="00B7014C" w:rsidRPr="008129F9" w:rsidTr="00C17E74">
        <w:trPr>
          <w:trHeight w:val="33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</w:tr>
      <w:tr w:rsidR="00B7014C" w:rsidRPr="008129F9" w:rsidTr="00500178">
        <w:trPr>
          <w:trHeight w:val="75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6157,2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6157,2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43787,7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45424,8</w:t>
            </w:r>
          </w:p>
        </w:tc>
      </w:tr>
      <w:tr w:rsidR="00B7014C" w:rsidRPr="008129F9" w:rsidTr="00C17E74">
        <w:trPr>
          <w:trHeight w:val="14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43787,7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45424,8</w:t>
            </w:r>
          </w:p>
        </w:tc>
      </w:tr>
      <w:tr w:rsidR="00B7014C" w:rsidRPr="008129F9" w:rsidTr="00C17E74">
        <w:trPr>
          <w:trHeight w:val="10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Совершениствование социальной поддержки семьи и детей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11 1 03 00000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43787,7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45424,8</w:t>
            </w:r>
          </w:p>
        </w:tc>
      </w:tr>
      <w:tr w:rsidR="00B7014C" w:rsidRPr="008129F9" w:rsidTr="00C17E74">
        <w:trPr>
          <w:trHeight w:val="98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24117,7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24793,4</w:t>
            </w:r>
          </w:p>
        </w:tc>
      </w:tr>
      <w:tr w:rsidR="00B7014C" w:rsidRPr="008129F9" w:rsidTr="00C17E74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B7014C" w:rsidRPr="008129F9" w:rsidTr="00500178">
        <w:trPr>
          <w:trHeight w:val="75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24113,7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24789,4</w:t>
            </w:r>
          </w:p>
        </w:tc>
      </w:tr>
      <w:tr w:rsidR="00B7014C" w:rsidRPr="008129F9" w:rsidTr="00C17E74">
        <w:trPr>
          <w:trHeight w:val="1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19115,5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20076,9</w:t>
            </w:r>
          </w:p>
        </w:tc>
      </w:tr>
      <w:tr w:rsidR="00B7014C" w:rsidRPr="008129F9" w:rsidTr="00500178">
        <w:trPr>
          <w:trHeight w:val="75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19115,5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20076,9</w:t>
            </w:r>
          </w:p>
        </w:tc>
      </w:tr>
      <w:tr w:rsidR="00B7014C" w:rsidRPr="008129F9" w:rsidTr="00E179AE">
        <w:trPr>
          <w:trHeight w:val="17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Выплата ежемесячных денежных средств на содержание детей,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29F9">
              <w:rPr>
                <w:rFonts w:ascii="Times New Roman" w:hAnsi="Times New Roman"/>
                <w:sz w:val="24"/>
                <w:szCs w:val="24"/>
              </w:rPr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271,7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271,7</w:t>
            </w:r>
          </w:p>
        </w:tc>
      </w:tr>
      <w:tr w:rsidR="00B7014C" w:rsidRPr="008129F9" w:rsidTr="00E179AE">
        <w:trPr>
          <w:trHeight w:val="25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B7014C" w:rsidRPr="008129F9" w:rsidTr="00500178">
        <w:trPr>
          <w:trHeight w:val="75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270,0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270,0</w:t>
            </w:r>
          </w:p>
        </w:tc>
      </w:tr>
      <w:tr w:rsidR="00B7014C" w:rsidRPr="008129F9" w:rsidTr="00E179AE">
        <w:trPr>
          <w:trHeight w:val="53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Выплата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282,8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282,8</w:t>
            </w:r>
          </w:p>
        </w:tc>
      </w:tr>
      <w:tr w:rsidR="00B7014C" w:rsidRPr="008129F9" w:rsidTr="00500178">
        <w:trPr>
          <w:trHeight w:val="75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5" w:type="dxa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282,8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282,8</w:t>
            </w:r>
          </w:p>
        </w:tc>
      </w:tr>
      <w:tr w:rsidR="00B7014C" w:rsidRPr="008129F9" w:rsidTr="00E179AE">
        <w:trPr>
          <w:trHeight w:val="44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30241,4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30241,4</w:t>
            </w:r>
          </w:p>
        </w:tc>
      </w:tr>
      <w:tr w:rsidR="00B7014C" w:rsidRPr="008129F9" w:rsidTr="00500178">
        <w:trPr>
          <w:trHeight w:val="39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25800,0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25800,0</w:t>
            </w:r>
          </w:p>
        </w:tc>
      </w:tr>
      <w:tr w:rsidR="00B7014C" w:rsidRPr="008129F9" w:rsidTr="00500178">
        <w:trPr>
          <w:trHeight w:val="469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25800,0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25800,0</w:t>
            </w:r>
          </w:p>
        </w:tc>
      </w:tr>
      <w:tr w:rsidR="00B7014C" w:rsidRPr="008129F9" w:rsidTr="00E179AE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25800,0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25800,0</w:t>
            </w:r>
          </w:p>
        </w:tc>
      </w:tr>
      <w:tr w:rsidR="00B7014C" w:rsidRPr="008129F9" w:rsidTr="00E179AE">
        <w:trPr>
          <w:trHeight w:val="31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25800,0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25800,0</w:t>
            </w:r>
          </w:p>
        </w:tc>
      </w:tr>
      <w:tr w:rsidR="00B7014C" w:rsidRPr="008129F9" w:rsidTr="00E179AE">
        <w:trPr>
          <w:trHeight w:val="47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25620,3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25620,3</w:t>
            </w:r>
          </w:p>
        </w:tc>
      </w:tr>
      <w:tr w:rsidR="00B7014C" w:rsidRPr="008129F9" w:rsidTr="00E179AE">
        <w:trPr>
          <w:trHeight w:val="53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25620,3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25620,3</w:t>
            </w:r>
          </w:p>
        </w:tc>
      </w:tr>
      <w:tr w:rsidR="00B7014C" w:rsidRPr="008129F9" w:rsidTr="00E179AE">
        <w:trPr>
          <w:trHeight w:val="33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25620,3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25620,3</w:t>
            </w:r>
          </w:p>
        </w:tc>
      </w:tr>
      <w:tr w:rsidR="00B7014C" w:rsidRPr="008129F9" w:rsidTr="00E179AE">
        <w:trPr>
          <w:trHeight w:val="17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Укрепление кадрового потенциала муниципальных  учреждений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03 1 02 00000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179,7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179,7</w:t>
            </w:r>
          </w:p>
        </w:tc>
      </w:tr>
      <w:tr w:rsidR="00B7014C" w:rsidRPr="008129F9" w:rsidTr="00E179AE">
        <w:trPr>
          <w:trHeight w:val="26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29F9">
              <w:rPr>
                <w:rFonts w:ascii="Times New Roman" w:hAnsi="Times New Roman"/>
                <w:sz w:val="24"/>
                <w:szCs w:val="24"/>
              </w:rPr>
              <w:t>рабочих поселках(поселках городского типа) Краснодарского края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179,7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179,7</w:t>
            </w:r>
          </w:p>
        </w:tc>
      </w:tr>
      <w:tr w:rsidR="00B7014C" w:rsidRPr="008129F9" w:rsidTr="00E179AE">
        <w:trPr>
          <w:trHeight w:val="62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179,7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179,7</w:t>
            </w:r>
          </w:p>
        </w:tc>
      </w:tr>
      <w:tr w:rsidR="00B7014C" w:rsidRPr="008129F9" w:rsidTr="00500178">
        <w:trPr>
          <w:trHeight w:val="37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4441,4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4441,4</w:t>
            </w:r>
          </w:p>
        </w:tc>
      </w:tr>
      <w:tr w:rsidR="00B7014C" w:rsidRPr="008129F9" w:rsidTr="00500178">
        <w:trPr>
          <w:trHeight w:val="37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1603,4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1603,4</w:t>
            </w:r>
          </w:p>
        </w:tc>
      </w:tr>
      <w:tr w:rsidR="00B7014C" w:rsidRPr="008129F9" w:rsidTr="00E179AE">
        <w:trPr>
          <w:trHeight w:val="9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1568,4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1568,4</w:t>
            </w:r>
          </w:p>
        </w:tc>
      </w:tr>
      <w:tr w:rsidR="00B7014C" w:rsidRPr="008129F9" w:rsidTr="00E179AE">
        <w:trPr>
          <w:trHeight w:val="25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1568,4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1568,4</w:t>
            </w:r>
          </w:p>
        </w:tc>
      </w:tr>
      <w:tr w:rsidR="00B7014C" w:rsidRPr="008129F9" w:rsidTr="00E179AE">
        <w:trPr>
          <w:trHeight w:val="23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1568,4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1568,4</w:t>
            </w:r>
          </w:p>
        </w:tc>
      </w:tr>
      <w:tr w:rsidR="00B7014C" w:rsidRPr="008129F9" w:rsidTr="00E179AE">
        <w:trPr>
          <w:trHeight w:val="47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1002,2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1002,2</w:t>
            </w:r>
          </w:p>
        </w:tc>
      </w:tr>
      <w:tr w:rsidR="00B7014C" w:rsidRPr="008129F9" w:rsidTr="00E179AE">
        <w:trPr>
          <w:trHeight w:val="17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958,9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958,9</w:t>
            </w:r>
          </w:p>
        </w:tc>
      </w:tr>
      <w:tr w:rsidR="00B7014C" w:rsidRPr="008129F9" w:rsidTr="00E179AE">
        <w:trPr>
          <w:trHeight w:val="3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43,3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43,3</w:t>
            </w:r>
          </w:p>
        </w:tc>
      </w:tr>
      <w:tr w:rsidR="00B7014C" w:rsidRPr="008129F9" w:rsidTr="00500178">
        <w:trPr>
          <w:trHeight w:val="87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B7014C" w:rsidRPr="008129F9" w:rsidTr="00E179AE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B7014C" w:rsidRPr="008129F9" w:rsidTr="00E179AE">
        <w:trPr>
          <w:trHeight w:val="352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229,9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229,9</w:t>
            </w:r>
          </w:p>
        </w:tc>
      </w:tr>
      <w:tr w:rsidR="00B7014C" w:rsidRPr="008129F9" w:rsidTr="00E179AE">
        <w:trPr>
          <w:trHeight w:val="312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229,9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229,9</w:t>
            </w:r>
          </w:p>
        </w:tc>
      </w:tr>
      <w:tr w:rsidR="00B7014C" w:rsidRPr="008129F9" w:rsidTr="00E179AE">
        <w:trPr>
          <w:trHeight w:val="69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36,3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36,3</w:t>
            </w:r>
          </w:p>
        </w:tc>
      </w:tr>
      <w:tr w:rsidR="00B7014C" w:rsidRPr="008129F9" w:rsidTr="00E179AE">
        <w:trPr>
          <w:trHeight w:val="405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36,3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363,3</w:t>
            </w:r>
          </w:p>
        </w:tc>
      </w:tr>
      <w:tr w:rsidR="00B7014C" w:rsidRPr="008129F9" w:rsidTr="00E179AE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B7014C" w:rsidRPr="008129F9" w:rsidTr="00E179AE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B7014C" w:rsidRPr="008129F9" w:rsidTr="00E179AE">
        <w:trPr>
          <w:trHeight w:val="3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B7014C" w:rsidRPr="008129F9" w:rsidTr="00E179AE">
        <w:trPr>
          <w:trHeight w:val="17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B7014C" w:rsidRPr="008129F9" w:rsidTr="00E179AE">
        <w:trPr>
          <w:trHeight w:val="1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B7014C" w:rsidRPr="008129F9" w:rsidTr="00E179AE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2838,0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2838,0</w:t>
            </w:r>
          </w:p>
        </w:tc>
      </w:tr>
      <w:tr w:rsidR="00B7014C" w:rsidRPr="008129F9" w:rsidTr="00E179AE">
        <w:trPr>
          <w:trHeight w:val="11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2838,0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2838,0</w:t>
            </w:r>
          </w:p>
        </w:tc>
      </w:tr>
      <w:tr w:rsidR="00B7014C" w:rsidRPr="008129F9" w:rsidTr="00E179AE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2838,0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2838,0</w:t>
            </w:r>
          </w:p>
        </w:tc>
      </w:tr>
      <w:tr w:rsidR="00B7014C" w:rsidRPr="008129F9" w:rsidTr="00500178">
        <w:trPr>
          <w:trHeight w:val="75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1950,1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1950,1</w:t>
            </w:r>
          </w:p>
        </w:tc>
      </w:tr>
      <w:tr w:rsidR="00B7014C" w:rsidRPr="008129F9" w:rsidTr="00E179AE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1595,0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1595,0</w:t>
            </w:r>
          </w:p>
        </w:tc>
      </w:tr>
      <w:tr w:rsidR="00B7014C" w:rsidRPr="008129F9" w:rsidTr="00E179AE">
        <w:trPr>
          <w:trHeight w:val="35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1265,7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1265,7</w:t>
            </w:r>
          </w:p>
        </w:tc>
      </w:tr>
      <w:tr w:rsidR="00B7014C" w:rsidRPr="008129F9" w:rsidTr="00E179AE">
        <w:trPr>
          <w:trHeight w:val="90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308,9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308,9</w:t>
            </w:r>
          </w:p>
        </w:tc>
      </w:tr>
      <w:tr w:rsidR="00B7014C" w:rsidRPr="008129F9" w:rsidTr="00500178">
        <w:trPr>
          <w:trHeight w:val="37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</w:tr>
      <w:tr w:rsidR="00B7014C" w:rsidRPr="008129F9" w:rsidTr="00E179AE">
        <w:trPr>
          <w:trHeight w:val="1076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306,6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306,6</w:t>
            </w:r>
          </w:p>
        </w:tc>
      </w:tr>
      <w:tr w:rsidR="00B7014C" w:rsidRPr="008129F9" w:rsidTr="00E179AE">
        <w:trPr>
          <w:trHeight w:val="17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306,6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306,6</w:t>
            </w:r>
          </w:p>
        </w:tc>
      </w:tr>
      <w:tr w:rsidR="00B7014C" w:rsidRPr="008129F9" w:rsidTr="00E179AE">
        <w:trPr>
          <w:trHeight w:val="35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</w:tr>
      <w:tr w:rsidR="00B7014C" w:rsidRPr="008129F9" w:rsidTr="00E179AE">
        <w:trPr>
          <w:trHeight w:val="87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</w:tr>
      <w:tr w:rsidR="00B7014C" w:rsidRPr="008129F9" w:rsidTr="00E179AE">
        <w:trPr>
          <w:trHeight w:val="374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03 1 03 00000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887,9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887,9</w:t>
            </w:r>
          </w:p>
        </w:tc>
      </w:tr>
      <w:tr w:rsidR="00B7014C" w:rsidRPr="008129F9" w:rsidTr="00E179AE">
        <w:trPr>
          <w:trHeight w:val="323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887,9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887,9</w:t>
            </w:r>
          </w:p>
        </w:tc>
      </w:tr>
      <w:tr w:rsidR="00B7014C" w:rsidRPr="008129F9" w:rsidTr="00E179AE">
        <w:trPr>
          <w:trHeight w:val="46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773,7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773,7</w:t>
            </w:r>
          </w:p>
        </w:tc>
      </w:tr>
      <w:tr w:rsidR="00B7014C" w:rsidRPr="008129F9" w:rsidTr="00E179AE">
        <w:trPr>
          <w:trHeight w:val="327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113,4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113,4</w:t>
            </w:r>
          </w:p>
        </w:tc>
      </w:tr>
      <w:tr w:rsidR="00B7014C" w:rsidRPr="008129F9" w:rsidTr="00500178">
        <w:trPr>
          <w:trHeight w:val="37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B7014C" w:rsidRPr="008129F9" w:rsidTr="00500178">
        <w:trPr>
          <w:trHeight w:val="37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10800,0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29F9">
              <w:rPr>
                <w:rFonts w:ascii="Times New Roman" w:hAnsi="Times New Roman"/>
                <w:b/>
                <w:bCs/>
                <w:sz w:val="24"/>
                <w:szCs w:val="24"/>
              </w:rPr>
              <w:t>21600,0</w:t>
            </w:r>
          </w:p>
        </w:tc>
      </w:tr>
      <w:tr w:rsidR="00B7014C" w:rsidRPr="008129F9" w:rsidTr="00500178">
        <w:trPr>
          <w:trHeight w:val="378"/>
        </w:trPr>
        <w:tc>
          <w:tcPr>
            <w:tcW w:w="54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4" w:type="dxa"/>
            <w:gridSpan w:val="2"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05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10800,0</w:t>
            </w:r>
          </w:p>
        </w:tc>
        <w:tc>
          <w:tcPr>
            <w:tcW w:w="1637" w:type="dxa"/>
            <w:noWrap/>
          </w:tcPr>
          <w:p w:rsidR="00B7014C" w:rsidRPr="008129F9" w:rsidRDefault="00B7014C" w:rsidP="00C24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9F9">
              <w:rPr>
                <w:rFonts w:ascii="Times New Roman" w:hAnsi="Times New Roman"/>
                <w:sz w:val="24"/>
                <w:szCs w:val="24"/>
              </w:rPr>
              <w:t>21600,0</w:t>
            </w:r>
          </w:p>
        </w:tc>
      </w:tr>
    </w:tbl>
    <w:p w:rsidR="00B7014C" w:rsidRDefault="00B7014C" w:rsidP="00E179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14C" w:rsidRDefault="00B7014C" w:rsidP="00E179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14C" w:rsidRDefault="00B7014C" w:rsidP="00E179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14C" w:rsidRPr="009B1DE4" w:rsidRDefault="00B7014C" w:rsidP="00E179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DE4">
        <w:rPr>
          <w:rFonts w:ascii="Times New Roman" w:hAnsi="Times New Roman"/>
          <w:sz w:val="24"/>
          <w:szCs w:val="24"/>
        </w:rPr>
        <w:t>Заместитель главы муниципального</w:t>
      </w:r>
    </w:p>
    <w:p w:rsidR="00B7014C" w:rsidRPr="009B1DE4" w:rsidRDefault="00B7014C" w:rsidP="00E179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DE4">
        <w:rPr>
          <w:rFonts w:ascii="Times New Roman" w:hAnsi="Times New Roman"/>
          <w:sz w:val="24"/>
          <w:szCs w:val="24"/>
        </w:rPr>
        <w:t>образования Выселковский район,</w:t>
      </w:r>
    </w:p>
    <w:p w:rsidR="00B7014C" w:rsidRPr="009B1DE4" w:rsidRDefault="00B7014C" w:rsidP="00E179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DE4">
        <w:rPr>
          <w:rFonts w:ascii="Times New Roman" w:hAnsi="Times New Roman"/>
          <w:sz w:val="24"/>
          <w:szCs w:val="24"/>
        </w:rPr>
        <w:t>начальник финансового управления</w:t>
      </w:r>
    </w:p>
    <w:p w:rsidR="00B7014C" w:rsidRPr="009B1DE4" w:rsidRDefault="00B7014C" w:rsidP="00E179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DE4">
        <w:rPr>
          <w:rFonts w:ascii="Times New Roman" w:hAnsi="Times New Roman"/>
          <w:sz w:val="24"/>
          <w:szCs w:val="24"/>
        </w:rPr>
        <w:t>администрации муниципального образования</w:t>
      </w:r>
    </w:p>
    <w:p w:rsidR="00B7014C" w:rsidRPr="008129F9" w:rsidRDefault="00B7014C" w:rsidP="00E179AE">
      <w:pPr>
        <w:rPr>
          <w:rFonts w:ascii="Times New Roman" w:hAnsi="Times New Roman"/>
          <w:sz w:val="24"/>
          <w:szCs w:val="24"/>
        </w:rPr>
      </w:pPr>
      <w:r w:rsidRPr="009B1DE4">
        <w:rPr>
          <w:rFonts w:ascii="Times New Roman" w:hAnsi="Times New Roman"/>
          <w:sz w:val="24"/>
          <w:szCs w:val="24"/>
        </w:rPr>
        <w:t xml:space="preserve">Выселковский район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9B1DE4">
        <w:rPr>
          <w:rFonts w:ascii="Times New Roman" w:hAnsi="Times New Roman"/>
          <w:sz w:val="24"/>
          <w:szCs w:val="24"/>
        </w:rPr>
        <w:t xml:space="preserve"> И.А.Колесникова</w:t>
      </w:r>
    </w:p>
    <w:sectPr w:rsidR="00B7014C" w:rsidRPr="008129F9" w:rsidSect="008129F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6EAD"/>
    <w:rsid w:val="00113510"/>
    <w:rsid w:val="004E0BF0"/>
    <w:rsid w:val="00500178"/>
    <w:rsid w:val="006D6EAD"/>
    <w:rsid w:val="008109CC"/>
    <w:rsid w:val="008129F9"/>
    <w:rsid w:val="008A1B49"/>
    <w:rsid w:val="0091318C"/>
    <w:rsid w:val="009B1DE4"/>
    <w:rsid w:val="00B7014C"/>
    <w:rsid w:val="00C17E74"/>
    <w:rsid w:val="00C24AD9"/>
    <w:rsid w:val="00D53677"/>
    <w:rsid w:val="00DA7EA5"/>
    <w:rsid w:val="00E17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EA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6D6EA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6D6EAD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6D6EA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6D6EAD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67">
    <w:name w:val="xl67"/>
    <w:basedOn w:val="Normal"/>
    <w:uiPriority w:val="99"/>
    <w:rsid w:val="006D6EAD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68">
    <w:name w:val="xl68"/>
    <w:basedOn w:val="Normal"/>
    <w:uiPriority w:val="99"/>
    <w:rsid w:val="006D6EAD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69">
    <w:name w:val="xl69"/>
    <w:basedOn w:val="Normal"/>
    <w:uiPriority w:val="99"/>
    <w:rsid w:val="006D6EAD"/>
    <w:pPr>
      <w:spacing w:before="100" w:beforeAutospacing="1" w:after="100" w:afterAutospacing="1" w:line="240" w:lineRule="auto"/>
      <w:jc w:val="both"/>
    </w:pPr>
    <w:rPr>
      <w:rFonts w:ascii="Times New Roman" w:hAnsi="Times New Roman"/>
      <w:b/>
      <w:bCs/>
      <w:sz w:val="28"/>
      <w:szCs w:val="28"/>
    </w:rPr>
  </w:style>
  <w:style w:type="paragraph" w:customStyle="1" w:styleId="xl70">
    <w:name w:val="xl70"/>
    <w:basedOn w:val="Normal"/>
    <w:uiPriority w:val="99"/>
    <w:rsid w:val="006D6EAD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1">
    <w:name w:val="xl71"/>
    <w:basedOn w:val="Normal"/>
    <w:uiPriority w:val="99"/>
    <w:rsid w:val="006D6EA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72">
    <w:name w:val="xl72"/>
    <w:basedOn w:val="Normal"/>
    <w:uiPriority w:val="99"/>
    <w:rsid w:val="006D6EAD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3">
    <w:name w:val="xl73"/>
    <w:basedOn w:val="Normal"/>
    <w:uiPriority w:val="99"/>
    <w:rsid w:val="006D6EAD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4">
    <w:name w:val="xl74"/>
    <w:basedOn w:val="Normal"/>
    <w:uiPriority w:val="99"/>
    <w:rsid w:val="006D6EA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5">
    <w:name w:val="xl75"/>
    <w:basedOn w:val="Normal"/>
    <w:uiPriority w:val="99"/>
    <w:rsid w:val="006D6EAD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6">
    <w:name w:val="xl76"/>
    <w:basedOn w:val="Normal"/>
    <w:uiPriority w:val="99"/>
    <w:rsid w:val="006D6EAD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</w:rPr>
  </w:style>
  <w:style w:type="paragraph" w:customStyle="1" w:styleId="xl77">
    <w:name w:val="xl77"/>
    <w:basedOn w:val="Normal"/>
    <w:uiPriority w:val="99"/>
    <w:rsid w:val="006D6EAD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8">
    <w:name w:val="xl78"/>
    <w:basedOn w:val="Normal"/>
    <w:uiPriority w:val="99"/>
    <w:rsid w:val="006D6EAD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xl79">
    <w:name w:val="xl79"/>
    <w:basedOn w:val="Normal"/>
    <w:uiPriority w:val="99"/>
    <w:rsid w:val="006D6EAD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8"/>
      <w:szCs w:val="28"/>
    </w:rPr>
  </w:style>
  <w:style w:type="paragraph" w:customStyle="1" w:styleId="xl80">
    <w:name w:val="xl80"/>
    <w:basedOn w:val="Normal"/>
    <w:uiPriority w:val="99"/>
    <w:rsid w:val="006D6EAD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</w:rPr>
  </w:style>
  <w:style w:type="paragraph" w:customStyle="1" w:styleId="xl81">
    <w:name w:val="xl81"/>
    <w:basedOn w:val="Normal"/>
    <w:uiPriority w:val="99"/>
    <w:rsid w:val="006D6EAD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8"/>
      <w:szCs w:val="28"/>
    </w:rPr>
  </w:style>
  <w:style w:type="paragraph" w:customStyle="1" w:styleId="xl82">
    <w:name w:val="xl82"/>
    <w:basedOn w:val="Normal"/>
    <w:uiPriority w:val="99"/>
    <w:rsid w:val="006D6EAD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3">
    <w:name w:val="xl83"/>
    <w:basedOn w:val="Normal"/>
    <w:uiPriority w:val="99"/>
    <w:rsid w:val="006D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Normal"/>
    <w:uiPriority w:val="99"/>
    <w:rsid w:val="006D6EAD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85">
    <w:name w:val="xl85"/>
    <w:basedOn w:val="Normal"/>
    <w:uiPriority w:val="99"/>
    <w:rsid w:val="006D6EAD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6">
    <w:name w:val="xl86"/>
    <w:basedOn w:val="Normal"/>
    <w:uiPriority w:val="99"/>
    <w:rsid w:val="006D6EAD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</w:rPr>
  </w:style>
  <w:style w:type="paragraph" w:customStyle="1" w:styleId="xl87">
    <w:name w:val="xl87"/>
    <w:basedOn w:val="Normal"/>
    <w:uiPriority w:val="99"/>
    <w:rsid w:val="006D6EAD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88">
    <w:name w:val="xl88"/>
    <w:basedOn w:val="Normal"/>
    <w:uiPriority w:val="99"/>
    <w:rsid w:val="006D6EAD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9">
    <w:name w:val="xl89"/>
    <w:basedOn w:val="Normal"/>
    <w:uiPriority w:val="99"/>
    <w:rsid w:val="006D6EA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Normal"/>
    <w:uiPriority w:val="99"/>
    <w:rsid w:val="006D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Normal"/>
    <w:uiPriority w:val="99"/>
    <w:rsid w:val="006D6EAD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Normal"/>
    <w:uiPriority w:val="99"/>
    <w:rsid w:val="006D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Normal"/>
    <w:uiPriority w:val="99"/>
    <w:rsid w:val="006D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Normal"/>
    <w:uiPriority w:val="99"/>
    <w:rsid w:val="006D6EAD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95">
    <w:name w:val="xl95"/>
    <w:basedOn w:val="Normal"/>
    <w:uiPriority w:val="99"/>
    <w:rsid w:val="006D6EAD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Normal"/>
    <w:uiPriority w:val="99"/>
    <w:rsid w:val="006D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Normal"/>
    <w:uiPriority w:val="99"/>
    <w:rsid w:val="006D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6D6EA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71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44</Pages>
  <Words>10328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CityLine</dc:creator>
  <cp:keywords/>
  <dc:description/>
  <cp:lastModifiedBy>Турова</cp:lastModifiedBy>
  <cp:revision>6</cp:revision>
  <dcterms:created xsi:type="dcterms:W3CDTF">2016-12-14T15:13:00Z</dcterms:created>
  <dcterms:modified xsi:type="dcterms:W3CDTF">2016-12-15T12:30:00Z</dcterms:modified>
</cp:coreProperties>
</file>